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E0254F" w14:textId="354CB14E" w:rsidR="001C373F" w:rsidRPr="007E5BF4" w:rsidRDefault="005047CE" w:rsidP="005047CE">
      <w:pPr>
        <w:spacing w:line="200" w:lineRule="atLeast"/>
        <w:jc w:val="center"/>
        <w:rPr>
          <w:rFonts w:ascii="Calibri" w:hAnsi="Calibri" w:cs="Calibri"/>
          <w:sz w:val="22"/>
          <w:szCs w:val="22"/>
        </w:rPr>
      </w:pPr>
      <w:r w:rsidRPr="005047CE">
        <w:rPr>
          <w:rFonts w:ascii="Calibri" w:hAnsi="Calibri" w:cs="Calibri"/>
          <w:b/>
          <w:bCs/>
          <w:sz w:val="28"/>
          <w:szCs w:val="28"/>
        </w:rPr>
        <w:t>DEMONTUOJAMŲ METALINIŲ APŠVIETIMO BOKŠTŲ NUOTRAUKOS</w:t>
      </w:r>
    </w:p>
    <w:p w14:paraId="1CD6BC9C" w14:textId="77777777" w:rsidR="005047CE" w:rsidRDefault="005047CE" w:rsidP="006B1F57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center"/>
        <w:textAlignment w:val="baseline"/>
        <w:rPr>
          <w:rFonts w:ascii="Calibri" w:hAnsi="Calibri" w:cs="Calibri"/>
          <w:b/>
          <w:bCs/>
          <w:szCs w:val="24"/>
        </w:rPr>
      </w:pPr>
    </w:p>
    <w:p w14:paraId="5B040FA1" w14:textId="5A3ACCFC" w:rsidR="00D8479E" w:rsidRPr="00E77454" w:rsidRDefault="006B1F57" w:rsidP="006B1F57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center"/>
        <w:textAlignment w:val="baseline"/>
        <w:rPr>
          <w:rFonts w:ascii="Calibri" w:hAnsi="Calibri" w:cs="Calibri"/>
          <w:b/>
          <w:bCs/>
          <w:szCs w:val="24"/>
        </w:rPr>
      </w:pPr>
      <w:r w:rsidRPr="00E77454">
        <w:rPr>
          <w:rFonts w:ascii="Calibri" w:hAnsi="Calibri" w:cs="Calibri"/>
          <w:b/>
          <w:bCs/>
          <w:szCs w:val="24"/>
        </w:rPr>
        <w:t>Alytaus geležinkelio stotis</w:t>
      </w:r>
    </w:p>
    <w:p w14:paraId="31A3B294" w14:textId="77777777" w:rsidR="00E07664" w:rsidRDefault="00E07664" w:rsidP="006B1F57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center"/>
        <w:textAlignment w:val="baseline"/>
        <w:rPr>
          <w:rFonts w:ascii="Calibri" w:hAnsi="Calibri" w:cs="Calibri"/>
          <w:b/>
          <w:bCs/>
          <w:sz w:val="22"/>
          <w:szCs w:val="22"/>
        </w:rPr>
      </w:pPr>
    </w:p>
    <w:p w14:paraId="34706967" w14:textId="27CD5DD7" w:rsidR="00417295" w:rsidRPr="006B1F57" w:rsidRDefault="00417295" w:rsidP="006B1F57">
      <w:pPr>
        <w:pStyle w:val="ListParagraph"/>
        <w:numPr>
          <w:ilvl w:val="0"/>
          <w:numId w:val="4"/>
        </w:numPr>
        <w:tabs>
          <w:tab w:val="left" w:pos="284"/>
          <w:tab w:val="left" w:pos="1276"/>
        </w:tabs>
        <w:spacing w:line="200" w:lineRule="atLeast"/>
        <w:jc w:val="both"/>
        <w:rPr>
          <w:rFonts w:ascii="Calibri" w:hAnsi="Calibri" w:cs="Calibri"/>
          <w:sz w:val="22"/>
          <w:szCs w:val="22"/>
        </w:rPr>
      </w:pPr>
      <w:r w:rsidRPr="006B1F57">
        <w:rPr>
          <w:rFonts w:ascii="Calibri" w:hAnsi="Calibri" w:cs="Calibri"/>
          <w:b/>
          <w:bCs/>
          <w:sz w:val="22"/>
          <w:szCs w:val="22"/>
        </w:rPr>
        <w:t xml:space="preserve">Apšvietimo bokštas Nr. </w:t>
      </w:r>
      <w:r w:rsidR="00C55E24" w:rsidRPr="006B1F57">
        <w:rPr>
          <w:rFonts w:ascii="Calibri" w:hAnsi="Calibri" w:cs="Calibri"/>
          <w:b/>
          <w:bCs/>
          <w:sz w:val="22"/>
          <w:szCs w:val="22"/>
        </w:rPr>
        <w:t>5</w:t>
      </w:r>
      <w:r w:rsidRPr="006B1F57">
        <w:rPr>
          <w:rFonts w:ascii="Calibri" w:hAnsi="Calibri" w:cs="Calibri"/>
          <w:b/>
          <w:bCs/>
          <w:sz w:val="22"/>
          <w:szCs w:val="22"/>
        </w:rPr>
        <w:t>.</w:t>
      </w:r>
      <w:r w:rsidRPr="006B1F57">
        <w:rPr>
          <w:rFonts w:ascii="Calibri" w:hAnsi="Calibri" w:cs="Calibri"/>
          <w:sz w:val="22"/>
          <w:szCs w:val="22"/>
        </w:rPr>
        <w:t xml:space="preserve"> Koordinatės LKS 498430, 6028834</w:t>
      </w:r>
    </w:p>
    <w:p w14:paraId="48734AA8" w14:textId="224E5F6B" w:rsidR="00417295" w:rsidRPr="007E5BF4" w:rsidRDefault="00417295" w:rsidP="00787C9C">
      <w:pPr>
        <w:pStyle w:val="ListParagraph"/>
        <w:tabs>
          <w:tab w:val="left" w:pos="284"/>
          <w:tab w:val="left" w:pos="1276"/>
        </w:tabs>
        <w:spacing w:line="200" w:lineRule="atLeast"/>
        <w:ind w:left="570" w:firstLine="139"/>
        <w:jc w:val="both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1ED189DD" wp14:editId="4F14D1F9">
            <wp:extent cx="2710800" cy="2030400"/>
            <wp:effectExtent l="0" t="0" r="0" b="8255"/>
            <wp:docPr id="1288086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00" cy="20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 </w:t>
      </w: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510F2621" wp14:editId="7DE58E08">
            <wp:extent cx="2138400" cy="2696400"/>
            <wp:effectExtent l="0" t="0" r="0" b="8890"/>
            <wp:docPr id="3856476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400" cy="26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F4037" w14:textId="77777777" w:rsidR="00C55E24" w:rsidRPr="007E5BF4" w:rsidRDefault="00C55E24" w:rsidP="00417295">
      <w:pPr>
        <w:pStyle w:val="ListParagraph"/>
        <w:tabs>
          <w:tab w:val="left" w:pos="284"/>
          <w:tab w:val="left" w:pos="1276"/>
        </w:tabs>
        <w:spacing w:line="200" w:lineRule="atLeast"/>
        <w:ind w:left="570"/>
        <w:jc w:val="both"/>
        <w:rPr>
          <w:rFonts w:ascii="Calibri" w:hAnsi="Calibri" w:cs="Calibri"/>
          <w:sz w:val="22"/>
          <w:szCs w:val="22"/>
        </w:rPr>
      </w:pPr>
    </w:p>
    <w:p w14:paraId="1C4487B8" w14:textId="20AB2DE2" w:rsidR="00417295" w:rsidRPr="006B1F57" w:rsidRDefault="00417295" w:rsidP="006B1F57">
      <w:pPr>
        <w:pStyle w:val="ListParagraph"/>
        <w:numPr>
          <w:ilvl w:val="0"/>
          <w:numId w:val="4"/>
        </w:numPr>
        <w:tabs>
          <w:tab w:val="left" w:pos="284"/>
          <w:tab w:val="left" w:pos="1276"/>
        </w:tabs>
        <w:spacing w:line="200" w:lineRule="atLeast"/>
        <w:jc w:val="both"/>
        <w:rPr>
          <w:rFonts w:ascii="Calibri" w:hAnsi="Calibri" w:cs="Calibri"/>
          <w:sz w:val="22"/>
          <w:szCs w:val="22"/>
        </w:rPr>
      </w:pPr>
      <w:r w:rsidRPr="006B1F57">
        <w:rPr>
          <w:rFonts w:ascii="Calibri" w:hAnsi="Calibri" w:cs="Calibri"/>
          <w:b/>
          <w:bCs/>
          <w:sz w:val="22"/>
          <w:szCs w:val="22"/>
        </w:rPr>
        <w:t xml:space="preserve">Apšvietimo bokštas Nr. </w:t>
      </w:r>
      <w:r w:rsidR="00C55E24" w:rsidRPr="006B1F57">
        <w:rPr>
          <w:rFonts w:ascii="Calibri" w:hAnsi="Calibri" w:cs="Calibri"/>
          <w:b/>
          <w:bCs/>
          <w:sz w:val="22"/>
          <w:szCs w:val="22"/>
        </w:rPr>
        <w:t>4</w:t>
      </w:r>
      <w:r w:rsidRPr="006B1F57">
        <w:rPr>
          <w:rFonts w:ascii="Calibri" w:hAnsi="Calibri" w:cs="Calibri"/>
          <w:b/>
          <w:bCs/>
          <w:sz w:val="22"/>
          <w:szCs w:val="22"/>
        </w:rPr>
        <w:t>.</w:t>
      </w:r>
      <w:r w:rsidRPr="006B1F57">
        <w:rPr>
          <w:rFonts w:ascii="Calibri" w:hAnsi="Calibri" w:cs="Calibri"/>
          <w:sz w:val="22"/>
          <w:szCs w:val="22"/>
        </w:rPr>
        <w:t xml:space="preserve"> Koordinatės LKS </w:t>
      </w:r>
      <w:r w:rsidR="00EB330E" w:rsidRPr="006B1F57">
        <w:rPr>
          <w:rFonts w:ascii="Calibri" w:hAnsi="Calibri" w:cs="Calibri"/>
          <w:sz w:val="22"/>
          <w:szCs w:val="22"/>
        </w:rPr>
        <w:t>498654, 6029003</w:t>
      </w:r>
    </w:p>
    <w:p w14:paraId="33D571AB" w14:textId="77777777" w:rsidR="00417295" w:rsidRPr="007E5BF4" w:rsidRDefault="00417295" w:rsidP="00787C9C">
      <w:pPr>
        <w:pStyle w:val="ListParagraph"/>
        <w:tabs>
          <w:tab w:val="left" w:pos="284"/>
          <w:tab w:val="left" w:pos="1276"/>
        </w:tabs>
        <w:spacing w:line="200" w:lineRule="atLeast"/>
        <w:ind w:left="570"/>
        <w:jc w:val="both"/>
        <w:rPr>
          <w:rFonts w:ascii="Calibri" w:hAnsi="Calibri" w:cs="Calibri"/>
          <w:sz w:val="22"/>
          <w:szCs w:val="22"/>
        </w:rPr>
      </w:pPr>
    </w:p>
    <w:p w14:paraId="4542A0CB" w14:textId="3C3CE41F" w:rsidR="00417295" w:rsidRPr="007E5BF4" w:rsidRDefault="00EB330E" w:rsidP="00417295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65049585" wp14:editId="6CC80B61">
            <wp:extent cx="2710800" cy="2030400"/>
            <wp:effectExtent l="0" t="0" r="0" b="8255"/>
            <wp:docPr id="73642223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10800" cy="20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</w:t>
      </w: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53B41CC3" wp14:editId="516984D8">
            <wp:extent cx="2671200" cy="2001600"/>
            <wp:effectExtent l="0" t="0" r="0" b="0"/>
            <wp:docPr id="6077214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200" cy="20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EBD32" w14:textId="77777777" w:rsidR="00EB330E" w:rsidRPr="007E5BF4" w:rsidRDefault="00EB330E" w:rsidP="006B1F57">
      <w:pPr>
        <w:tabs>
          <w:tab w:val="left" w:pos="284"/>
          <w:tab w:val="left" w:pos="1276"/>
        </w:tabs>
        <w:suppressAutoHyphens/>
        <w:autoSpaceDN w:val="0"/>
        <w:spacing w:line="200" w:lineRule="atLeast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7148D822" w14:textId="6ADD7CAD" w:rsidR="00EB330E" w:rsidRPr="006B1F57" w:rsidRDefault="00EB330E" w:rsidP="006B1F57">
      <w:pPr>
        <w:pStyle w:val="ListParagraph"/>
        <w:numPr>
          <w:ilvl w:val="0"/>
          <w:numId w:val="4"/>
        </w:numPr>
        <w:tabs>
          <w:tab w:val="left" w:pos="284"/>
          <w:tab w:val="left" w:pos="1276"/>
        </w:tabs>
        <w:spacing w:line="200" w:lineRule="atLeast"/>
        <w:rPr>
          <w:rFonts w:ascii="Calibri" w:hAnsi="Calibri" w:cs="Calibri"/>
          <w:sz w:val="22"/>
          <w:szCs w:val="22"/>
        </w:rPr>
      </w:pPr>
      <w:r w:rsidRPr="006B1F57">
        <w:rPr>
          <w:rFonts w:ascii="Calibri" w:hAnsi="Calibri" w:cs="Calibri"/>
          <w:b/>
          <w:bCs/>
          <w:sz w:val="22"/>
          <w:szCs w:val="22"/>
        </w:rPr>
        <w:t>Apšvietimo bokštas Nr. 3.</w:t>
      </w:r>
      <w:r w:rsidRPr="006B1F57">
        <w:rPr>
          <w:rFonts w:ascii="Calibri" w:hAnsi="Calibri" w:cs="Calibri"/>
          <w:sz w:val="22"/>
          <w:szCs w:val="22"/>
        </w:rPr>
        <w:t xml:space="preserve"> Koordinatės LKS 498947, 6029232</w:t>
      </w:r>
    </w:p>
    <w:p w14:paraId="160F7283" w14:textId="77777777" w:rsidR="00EB330E" w:rsidRPr="007E5BF4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firstLine="709"/>
        <w:textAlignment w:val="baseline"/>
        <w:rPr>
          <w:rFonts w:ascii="Calibri" w:hAnsi="Calibri" w:cs="Calibri"/>
          <w:sz w:val="22"/>
          <w:szCs w:val="22"/>
        </w:rPr>
      </w:pPr>
    </w:p>
    <w:p w14:paraId="22FBCD30" w14:textId="6A98B9F0" w:rsidR="008B054B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firstLine="709"/>
        <w:textAlignment w:val="baseline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6B619213" wp14:editId="746A245F">
            <wp:extent cx="2300400" cy="2368800"/>
            <wp:effectExtent l="0" t="0" r="5080" b="0"/>
            <wp:docPr id="71689700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400" cy="2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</w:t>
      </w:r>
      <w:r w:rsidR="006B1F57"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0221A43" wp14:editId="0132EE11">
            <wp:extent cx="2592000" cy="2383200"/>
            <wp:effectExtent l="0" t="0" r="0" b="0"/>
            <wp:docPr id="20421708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0" cy="238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13B2E" w14:textId="77777777" w:rsidR="008B054B" w:rsidRDefault="008B054B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firstLine="709"/>
        <w:textAlignment w:val="baseline"/>
        <w:rPr>
          <w:rFonts w:ascii="Calibri" w:hAnsi="Calibri" w:cs="Calibri"/>
          <w:sz w:val="22"/>
          <w:szCs w:val="22"/>
        </w:rPr>
      </w:pPr>
    </w:p>
    <w:p w14:paraId="53275186" w14:textId="00DC134F" w:rsidR="00EB330E" w:rsidRPr="006B1F57" w:rsidRDefault="00EB330E" w:rsidP="006B1F57">
      <w:pPr>
        <w:pStyle w:val="ListParagraph"/>
        <w:numPr>
          <w:ilvl w:val="0"/>
          <w:numId w:val="4"/>
        </w:numPr>
        <w:tabs>
          <w:tab w:val="left" w:pos="284"/>
          <w:tab w:val="left" w:pos="1276"/>
        </w:tabs>
        <w:spacing w:line="200" w:lineRule="atLeast"/>
        <w:jc w:val="both"/>
        <w:rPr>
          <w:rFonts w:ascii="Calibri" w:hAnsi="Calibri" w:cs="Calibri"/>
          <w:sz w:val="22"/>
          <w:szCs w:val="22"/>
        </w:rPr>
      </w:pPr>
      <w:r w:rsidRPr="00E07664">
        <w:rPr>
          <w:rFonts w:ascii="Calibri" w:hAnsi="Calibri" w:cs="Calibri"/>
          <w:b/>
          <w:bCs/>
          <w:sz w:val="22"/>
          <w:szCs w:val="22"/>
        </w:rPr>
        <w:lastRenderedPageBreak/>
        <w:t xml:space="preserve">Apšvietimo bokštas Nr. </w:t>
      </w:r>
      <w:r w:rsidR="00C55E24" w:rsidRPr="00E07664">
        <w:rPr>
          <w:rFonts w:ascii="Calibri" w:hAnsi="Calibri" w:cs="Calibri"/>
          <w:b/>
          <w:bCs/>
          <w:sz w:val="22"/>
          <w:szCs w:val="22"/>
        </w:rPr>
        <w:t>2</w:t>
      </w:r>
      <w:r w:rsidRPr="00E07664">
        <w:rPr>
          <w:rFonts w:ascii="Calibri" w:hAnsi="Calibri" w:cs="Calibri"/>
          <w:b/>
          <w:bCs/>
          <w:sz w:val="22"/>
          <w:szCs w:val="22"/>
        </w:rPr>
        <w:t>.</w:t>
      </w:r>
      <w:r w:rsidRPr="006B1F57">
        <w:rPr>
          <w:rFonts w:ascii="Calibri" w:hAnsi="Calibri" w:cs="Calibri"/>
          <w:sz w:val="22"/>
          <w:szCs w:val="22"/>
        </w:rPr>
        <w:t xml:space="preserve"> Koordinatės LKS 499158, 6029398</w:t>
      </w:r>
    </w:p>
    <w:p w14:paraId="683212BC" w14:textId="77777777" w:rsidR="00EB330E" w:rsidRPr="007E5BF4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 w:firstLine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27E292A8" w14:textId="254CFDCA" w:rsidR="00EB330E" w:rsidRPr="007E5BF4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firstLine="709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7DA6D6E7" wp14:editId="63EFDA62">
            <wp:extent cx="2685600" cy="3574800"/>
            <wp:effectExtent l="0" t="0" r="635" b="6985"/>
            <wp:docPr id="176289283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6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</w:t>
      </w: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5EA543BD" wp14:editId="0399E0D5">
            <wp:extent cx="2775600" cy="3697200"/>
            <wp:effectExtent l="0" t="0" r="5715" b="0"/>
            <wp:docPr id="5562171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600" cy="36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1F4F0" w14:textId="77777777" w:rsidR="00EB330E" w:rsidRPr="007E5BF4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firstLine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66F29E3C" w14:textId="6A87600E" w:rsidR="00EB330E" w:rsidRPr="00735807" w:rsidRDefault="00EB330E" w:rsidP="006B1F57">
      <w:pPr>
        <w:pStyle w:val="ListParagraph"/>
        <w:numPr>
          <w:ilvl w:val="0"/>
          <w:numId w:val="4"/>
        </w:numPr>
        <w:tabs>
          <w:tab w:val="left" w:pos="284"/>
          <w:tab w:val="left" w:pos="1276"/>
        </w:tabs>
        <w:spacing w:line="200" w:lineRule="atLeast"/>
        <w:jc w:val="both"/>
        <w:rPr>
          <w:rFonts w:ascii="Calibri" w:hAnsi="Calibri" w:cs="Calibri"/>
          <w:sz w:val="22"/>
          <w:szCs w:val="22"/>
        </w:rPr>
      </w:pPr>
      <w:r w:rsidRPr="00735807">
        <w:rPr>
          <w:rFonts w:ascii="Calibri" w:hAnsi="Calibri" w:cs="Calibri"/>
          <w:b/>
          <w:bCs/>
          <w:sz w:val="22"/>
          <w:szCs w:val="22"/>
        </w:rPr>
        <w:t xml:space="preserve">Apšvietimo bokštas Nr. </w:t>
      </w:r>
      <w:r w:rsidR="00C55E24" w:rsidRPr="00735807">
        <w:rPr>
          <w:rFonts w:ascii="Calibri" w:hAnsi="Calibri" w:cs="Calibri"/>
          <w:b/>
          <w:bCs/>
          <w:sz w:val="22"/>
          <w:szCs w:val="22"/>
        </w:rPr>
        <w:t>1</w:t>
      </w:r>
      <w:r w:rsidRPr="00735807">
        <w:rPr>
          <w:rFonts w:ascii="Calibri" w:hAnsi="Calibri" w:cs="Calibri"/>
          <w:b/>
          <w:bCs/>
          <w:sz w:val="22"/>
          <w:szCs w:val="22"/>
        </w:rPr>
        <w:t>.</w:t>
      </w:r>
      <w:r w:rsidRPr="00735807">
        <w:rPr>
          <w:rFonts w:ascii="Calibri" w:hAnsi="Calibri" w:cs="Calibri"/>
          <w:sz w:val="22"/>
          <w:szCs w:val="22"/>
        </w:rPr>
        <w:t xml:space="preserve"> Koordinatės LKS 499158, 6029398</w:t>
      </w:r>
    </w:p>
    <w:p w14:paraId="2E67E94E" w14:textId="77777777" w:rsidR="00EB330E" w:rsidRPr="007F572E" w:rsidRDefault="00EB330E" w:rsidP="00EB330E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 w:firstLine="709"/>
        <w:jc w:val="both"/>
        <w:textAlignment w:val="baseline"/>
        <w:rPr>
          <w:rFonts w:ascii="Calibri" w:hAnsi="Calibri" w:cs="Calibri"/>
          <w:color w:val="FF0000"/>
          <w:sz w:val="22"/>
          <w:szCs w:val="22"/>
        </w:rPr>
      </w:pPr>
    </w:p>
    <w:p w14:paraId="6DBA3058" w14:textId="5DAC44A9" w:rsidR="00EB330E" w:rsidRPr="007F572E" w:rsidRDefault="001E6B92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color w:val="FF0000"/>
          <w:sz w:val="22"/>
          <w:szCs w:val="22"/>
        </w:rPr>
      </w:pPr>
      <w:r w:rsidRPr="007F572E">
        <w:rPr>
          <w:noProof/>
          <w:color w:val="FF0000"/>
        </w:rPr>
        <w:drawing>
          <wp:inline distT="0" distB="0" distL="0" distR="0" wp14:anchorId="516710DE" wp14:editId="15649A15">
            <wp:extent cx="3308400" cy="3290400"/>
            <wp:effectExtent l="0" t="0" r="6350" b="5715"/>
            <wp:docPr id="2142438802" name="Picture 1" descr="A metal tower with wi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438802" name="Picture 1" descr="A metal tower with wires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08400" cy="32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572E">
        <w:rPr>
          <w:rFonts w:ascii="Calibri" w:hAnsi="Calibri" w:cs="Calibri"/>
          <w:color w:val="FF0000"/>
          <w:sz w:val="22"/>
          <w:szCs w:val="22"/>
        </w:rPr>
        <w:t xml:space="preserve">  </w:t>
      </w:r>
      <w:r w:rsidRPr="007F572E">
        <w:rPr>
          <w:rFonts w:ascii="Calibri" w:hAnsi="Calibri" w:cs="Calibri"/>
          <w:noProof/>
          <w:color w:val="FF0000"/>
          <w:sz w:val="22"/>
          <w:szCs w:val="22"/>
        </w:rPr>
        <w:drawing>
          <wp:inline distT="0" distB="0" distL="0" distR="0" wp14:anchorId="56790006" wp14:editId="37727D4E">
            <wp:extent cx="2397600" cy="2782800"/>
            <wp:effectExtent l="0" t="0" r="3175" b="0"/>
            <wp:docPr id="204548708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600" cy="27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F1ACA" w14:textId="77777777" w:rsidR="00DE1EF2" w:rsidRPr="007E5BF4" w:rsidRDefault="00DE1EF2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304CBEB8" w14:textId="77777777" w:rsidR="00DE1EF2" w:rsidRDefault="00DE1EF2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6B333A3A" w14:textId="77777777" w:rsidR="00E07664" w:rsidRDefault="00E07664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687DBD52" w14:textId="77777777" w:rsidR="00E07664" w:rsidRDefault="00E07664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15A8F564" w14:textId="77777777" w:rsidR="00E07664" w:rsidRDefault="00E07664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18C38BC3" w14:textId="77777777" w:rsidR="00E07664" w:rsidRDefault="00E07664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41DEAA50" w14:textId="77777777" w:rsidR="00425E42" w:rsidRDefault="00425E42" w:rsidP="00086EEC">
      <w:pPr>
        <w:tabs>
          <w:tab w:val="left" w:pos="284"/>
          <w:tab w:val="left" w:pos="1276"/>
        </w:tabs>
        <w:suppressAutoHyphens/>
        <w:autoSpaceDN w:val="0"/>
        <w:spacing w:line="200" w:lineRule="atLeast"/>
        <w:ind w:left="709"/>
        <w:jc w:val="both"/>
        <w:textAlignment w:val="baseline"/>
        <w:rPr>
          <w:rFonts w:ascii="Calibri" w:hAnsi="Calibri" w:cs="Calibri"/>
          <w:sz w:val="22"/>
          <w:szCs w:val="22"/>
        </w:rPr>
      </w:pPr>
    </w:p>
    <w:p w14:paraId="246FC24C" w14:textId="77777777" w:rsidR="00E77454" w:rsidRDefault="00E77454" w:rsidP="00174390">
      <w:pPr>
        <w:pStyle w:val="ListParagraph"/>
        <w:tabs>
          <w:tab w:val="left" w:pos="1134"/>
        </w:tabs>
        <w:ind w:left="0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656425EF" w14:textId="77777777" w:rsidR="00E77454" w:rsidRDefault="00E77454" w:rsidP="00174390">
      <w:pPr>
        <w:pStyle w:val="ListParagraph"/>
        <w:tabs>
          <w:tab w:val="left" w:pos="1134"/>
        </w:tabs>
        <w:ind w:left="0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5DCAFA5B" w14:textId="77777777" w:rsidR="00E77454" w:rsidRDefault="00E77454" w:rsidP="00174390">
      <w:pPr>
        <w:pStyle w:val="ListParagraph"/>
        <w:tabs>
          <w:tab w:val="left" w:pos="1134"/>
        </w:tabs>
        <w:ind w:left="0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06FBAB3F" w14:textId="64833179" w:rsidR="00DB7BB0" w:rsidRPr="00AF1559" w:rsidRDefault="00DB7BB0" w:rsidP="00293F3E">
      <w:pPr>
        <w:tabs>
          <w:tab w:val="left" w:pos="1134"/>
        </w:tabs>
        <w:jc w:val="center"/>
        <w:rPr>
          <w:rFonts w:ascii="Calibri" w:hAnsi="Calibri" w:cs="Calibri"/>
          <w:b/>
          <w:bCs/>
          <w:szCs w:val="24"/>
        </w:rPr>
      </w:pPr>
      <w:r w:rsidRPr="00AF1559">
        <w:rPr>
          <w:rFonts w:ascii="Calibri" w:hAnsi="Calibri" w:cs="Calibri"/>
          <w:b/>
          <w:bCs/>
          <w:szCs w:val="24"/>
        </w:rPr>
        <w:t>Telšių</w:t>
      </w:r>
      <w:r w:rsidR="00293F3E" w:rsidRPr="00AF1559">
        <w:rPr>
          <w:rFonts w:ascii="Calibri" w:hAnsi="Calibri" w:cs="Calibri"/>
          <w:b/>
          <w:bCs/>
          <w:szCs w:val="24"/>
        </w:rPr>
        <w:t xml:space="preserve"> geležinkelio</w:t>
      </w:r>
      <w:r w:rsidRPr="00AF1559">
        <w:rPr>
          <w:rFonts w:ascii="Calibri" w:hAnsi="Calibri" w:cs="Calibri"/>
          <w:b/>
          <w:bCs/>
          <w:szCs w:val="24"/>
        </w:rPr>
        <w:t xml:space="preserve"> stot</w:t>
      </w:r>
      <w:r w:rsidR="00293F3E" w:rsidRPr="00AF1559">
        <w:rPr>
          <w:rFonts w:ascii="Calibri" w:hAnsi="Calibri" w:cs="Calibri"/>
          <w:b/>
          <w:bCs/>
          <w:szCs w:val="24"/>
        </w:rPr>
        <w:t>i</w:t>
      </w:r>
      <w:r w:rsidRPr="00AF1559">
        <w:rPr>
          <w:rFonts w:ascii="Calibri" w:hAnsi="Calibri" w:cs="Calibri"/>
          <w:b/>
          <w:bCs/>
          <w:szCs w:val="24"/>
        </w:rPr>
        <w:t>s</w:t>
      </w:r>
    </w:p>
    <w:p w14:paraId="41404218" w14:textId="77777777" w:rsidR="00293F3E" w:rsidRPr="00293F3E" w:rsidRDefault="00293F3E" w:rsidP="00293F3E">
      <w:pPr>
        <w:tabs>
          <w:tab w:val="left" w:pos="1134"/>
        </w:tabs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4C233349" w14:textId="18E26430" w:rsidR="00DB7BB0" w:rsidRPr="00AF1559" w:rsidRDefault="00B35254" w:rsidP="00AF1559">
      <w:pPr>
        <w:pStyle w:val="ListParagraph"/>
        <w:numPr>
          <w:ilvl w:val="0"/>
          <w:numId w:val="7"/>
        </w:numPr>
        <w:tabs>
          <w:tab w:val="left" w:pos="1134"/>
        </w:tabs>
        <w:jc w:val="both"/>
        <w:rPr>
          <w:rFonts w:ascii="Calibri" w:hAnsi="Calibri" w:cs="Calibri"/>
          <w:sz w:val="22"/>
          <w:szCs w:val="22"/>
        </w:rPr>
      </w:pPr>
      <w:r w:rsidRPr="006663C9">
        <w:rPr>
          <w:rFonts w:ascii="Calibri" w:hAnsi="Calibri" w:cs="Calibri"/>
          <w:b/>
          <w:bCs/>
          <w:sz w:val="22"/>
          <w:szCs w:val="22"/>
        </w:rPr>
        <w:t xml:space="preserve">Apšvietimo bokštas Nr. </w:t>
      </w:r>
      <w:r w:rsidR="00C82C91" w:rsidRPr="006663C9">
        <w:rPr>
          <w:rFonts w:ascii="Calibri" w:hAnsi="Calibri" w:cs="Calibri"/>
          <w:b/>
          <w:bCs/>
          <w:sz w:val="22"/>
          <w:szCs w:val="22"/>
        </w:rPr>
        <w:t>4</w:t>
      </w:r>
      <w:r w:rsidRPr="006663C9">
        <w:rPr>
          <w:rFonts w:ascii="Calibri" w:hAnsi="Calibri" w:cs="Calibri"/>
          <w:b/>
          <w:bCs/>
          <w:sz w:val="22"/>
          <w:szCs w:val="22"/>
        </w:rPr>
        <w:t>.</w:t>
      </w:r>
      <w:r w:rsidRPr="00AF1559">
        <w:rPr>
          <w:rFonts w:ascii="Calibri" w:hAnsi="Calibri" w:cs="Calibri"/>
          <w:sz w:val="22"/>
          <w:szCs w:val="22"/>
        </w:rPr>
        <w:t xml:space="preserve"> Koordinatės LKS </w:t>
      </w:r>
      <w:r w:rsidR="00C82C91" w:rsidRPr="00AF1559">
        <w:rPr>
          <w:rFonts w:ascii="Calibri" w:hAnsi="Calibri" w:cs="Calibri"/>
          <w:sz w:val="22"/>
          <w:szCs w:val="22"/>
        </w:rPr>
        <w:t>390700, 6207887</w:t>
      </w:r>
    </w:p>
    <w:p w14:paraId="550B3282" w14:textId="77777777" w:rsidR="00C82C91" w:rsidRPr="007E5BF4" w:rsidRDefault="00C82C91" w:rsidP="00DB7BB0">
      <w:pPr>
        <w:pStyle w:val="ListParagraph"/>
        <w:tabs>
          <w:tab w:val="left" w:pos="1134"/>
        </w:tabs>
        <w:ind w:left="360"/>
        <w:jc w:val="both"/>
        <w:rPr>
          <w:rFonts w:ascii="Calibri" w:hAnsi="Calibri" w:cs="Calibri"/>
          <w:sz w:val="22"/>
          <w:szCs w:val="22"/>
        </w:rPr>
      </w:pPr>
    </w:p>
    <w:p w14:paraId="2C41B504" w14:textId="56AB2FFB" w:rsidR="004856B3" w:rsidRDefault="00086EEC" w:rsidP="00DB7BB0">
      <w:pPr>
        <w:pStyle w:val="ListParagraph"/>
        <w:tabs>
          <w:tab w:val="left" w:pos="1134"/>
        </w:tabs>
        <w:ind w:left="360"/>
        <w:jc w:val="both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2F99EA07" wp14:editId="11F1C6A2">
            <wp:extent cx="2869200" cy="1911600"/>
            <wp:effectExtent l="0" t="0" r="7620" b="0"/>
            <wp:docPr id="99216764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00" cy="1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 </w:t>
      </w:r>
      <w:r w:rsidR="006D6392"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05C8827" wp14:editId="78DFFD15">
            <wp:extent cx="2412000" cy="1836000"/>
            <wp:effectExtent l="0" t="0" r="7620" b="0"/>
            <wp:docPr id="197902833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8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931BE" w14:textId="77777777" w:rsidR="00B47A3A" w:rsidRPr="007E5BF4" w:rsidRDefault="00B47A3A" w:rsidP="00DB7BB0">
      <w:pPr>
        <w:pStyle w:val="ListParagraph"/>
        <w:tabs>
          <w:tab w:val="left" w:pos="1134"/>
        </w:tabs>
        <w:ind w:left="360"/>
        <w:jc w:val="both"/>
        <w:rPr>
          <w:rFonts w:ascii="Calibri" w:hAnsi="Calibri" w:cs="Calibri"/>
          <w:sz w:val="22"/>
          <w:szCs w:val="22"/>
        </w:rPr>
      </w:pPr>
    </w:p>
    <w:p w14:paraId="0FAEA034" w14:textId="77777777" w:rsidR="00086EEC" w:rsidRPr="007E5BF4" w:rsidRDefault="00086EEC" w:rsidP="00DB7BB0">
      <w:pPr>
        <w:pStyle w:val="ListParagraph"/>
        <w:tabs>
          <w:tab w:val="left" w:pos="1134"/>
        </w:tabs>
        <w:ind w:left="360"/>
        <w:jc w:val="both"/>
        <w:rPr>
          <w:rFonts w:ascii="Calibri" w:hAnsi="Calibri" w:cs="Calibri"/>
          <w:sz w:val="22"/>
          <w:szCs w:val="22"/>
        </w:rPr>
      </w:pPr>
    </w:p>
    <w:p w14:paraId="01CAAFC5" w14:textId="220E4213" w:rsidR="00C82C91" w:rsidRPr="006663C9" w:rsidRDefault="00C82C91" w:rsidP="006663C9">
      <w:pPr>
        <w:pStyle w:val="ListParagraph"/>
        <w:numPr>
          <w:ilvl w:val="0"/>
          <w:numId w:val="7"/>
        </w:numPr>
        <w:tabs>
          <w:tab w:val="left" w:pos="1134"/>
        </w:tabs>
        <w:jc w:val="both"/>
        <w:rPr>
          <w:rFonts w:ascii="Calibri" w:hAnsi="Calibri" w:cs="Calibri"/>
          <w:sz w:val="22"/>
          <w:szCs w:val="22"/>
        </w:rPr>
      </w:pPr>
      <w:r w:rsidRPr="006663C9">
        <w:rPr>
          <w:rFonts w:ascii="Calibri" w:hAnsi="Calibri" w:cs="Calibri"/>
          <w:b/>
          <w:bCs/>
          <w:sz w:val="22"/>
          <w:szCs w:val="22"/>
        </w:rPr>
        <w:t>Apšvietimo bokštas Nr. 5.</w:t>
      </w:r>
      <w:r w:rsidRPr="006663C9">
        <w:rPr>
          <w:rFonts w:ascii="Calibri" w:hAnsi="Calibri" w:cs="Calibri"/>
          <w:sz w:val="22"/>
          <w:szCs w:val="22"/>
        </w:rPr>
        <w:t xml:space="preserve"> Koordinatės LKS 390457, 6207833</w:t>
      </w:r>
    </w:p>
    <w:p w14:paraId="33D48B60" w14:textId="77777777" w:rsidR="00FA46DC" w:rsidRPr="007E5BF4" w:rsidRDefault="00FA46DC" w:rsidP="00074B16">
      <w:pPr>
        <w:pStyle w:val="ListParagraph"/>
        <w:tabs>
          <w:tab w:val="left" w:pos="1134"/>
        </w:tabs>
        <w:ind w:left="0"/>
        <w:jc w:val="both"/>
        <w:rPr>
          <w:rFonts w:ascii="Calibri" w:hAnsi="Calibri" w:cs="Calibri"/>
          <w:sz w:val="22"/>
          <w:szCs w:val="22"/>
        </w:rPr>
      </w:pPr>
    </w:p>
    <w:p w14:paraId="3756B698" w14:textId="72F7266B" w:rsidR="00B35254" w:rsidRPr="007E5BF4" w:rsidRDefault="00086EEC" w:rsidP="00787C9C">
      <w:pPr>
        <w:pStyle w:val="ListParagraph"/>
        <w:tabs>
          <w:tab w:val="left" w:pos="1134"/>
        </w:tabs>
        <w:ind w:left="0" w:firstLine="426"/>
        <w:jc w:val="both"/>
        <w:rPr>
          <w:rFonts w:ascii="Calibri" w:hAnsi="Calibri" w:cs="Calibri"/>
          <w:sz w:val="22"/>
          <w:szCs w:val="22"/>
        </w:rPr>
      </w:pP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22500D62" wp14:editId="6FCA212F">
            <wp:extent cx="2804400" cy="1861200"/>
            <wp:effectExtent l="0" t="0" r="0" b="5715"/>
            <wp:docPr id="201403294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400" cy="18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BF4">
        <w:rPr>
          <w:rFonts w:ascii="Calibri" w:hAnsi="Calibri" w:cs="Calibri"/>
          <w:sz w:val="22"/>
          <w:szCs w:val="22"/>
        </w:rPr>
        <w:t xml:space="preserve">   </w:t>
      </w:r>
      <w:r w:rsidRPr="007E5BF4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F1CED40" wp14:editId="3867F3E6">
            <wp:extent cx="2739600" cy="1818000"/>
            <wp:effectExtent l="0" t="0" r="3810" b="0"/>
            <wp:docPr id="17925932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00" cy="18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0D5C6" w14:textId="77777777" w:rsidR="00086EEC" w:rsidRPr="007E5BF4" w:rsidRDefault="00086EEC" w:rsidP="00074B16">
      <w:pPr>
        <w:pStyle w:val="ListParagraph"/>
        <w:tabs>
          <w:tab w:val="left" w:pos="1134"/>
        </w:tabs>
        <w:ind w:left="0"/>
        <w:jc w:val="both"/>
        <w:rPr>
          <w:rFonts w:ascii="Calibri" w:hAnsi="Calibri" w:cs="Calibri"/>
          <w:sz w:val="22"/>
          <w:szCs w:val="22"/>
        </w:rPr>
      </w:pPr>
    </w:p>
    <w:sectPr w:rsidR="00086EEC" w:rsidRPr="007E5BF4" w:rsidSect="006B1F57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426" w:right="567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4C18CE" w14:textId="77777777" w:rsidR="008C4223" w:rsidRDefault="008C4223">
      <w:r>
        <w:separator/>
      </w:r>
    </w:p>
  </w:endnote>
  <w:endnote w:type="continuationSeparator" w:id="0">
    <w:p w14:paraId="3E338777" w14:textId="77777777" w:rsidR="008C4223" w:rsidRDefault="008C4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9DD9D" w14:textId="77777777" w:rsidR="00D8479E" w:rsidRDefault="00D8479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4225C" w14:textId="77777777" w:rsidR="00D8479E" w:rsidRDefault="00D8479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FCC15F" w14:textId="77777777" w:rsidR="007233E4" w:rsidRDefault="007233E4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079358E5" w14:textId="77777777" w:rsidR="007233E4" w:rsidRDefault="007233E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27E1E4" w14:textId="77777777" w:rsidR="008C4223" w:rsidRDefault="008C4223">
      <w:r>
        <w:separator/>
      </w:r>
    </w:p>
  </w:footnote>
  <w:footnote w:type="continuationSeparator" w:id="0">
    <w:p w14:paraId="5B64138F" w14:textId="77777777" w:rsidR="008C4223" w:rsidRDefault="008C4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E7FBEF" w14:textId="77777777" w:rsidR="00D8479E" w:rsidRDefault="00D8479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6766C9" w14:textId="77777777" w:rsidR="00D8479E" w:rsidRDefault="00D8479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3C7212" w14:textId="77777777" w:rsidR="00D8479E" w:rsidRDefault="00D8479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2CBC"/>
    <w:multiLevelType w:val="hybridMultilevel"/>
    <w:tmpl w:val="A0C8A99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BB6765"/>
    <w:multiLevelType w:val="multilevel"/>
    <w:tmpl w:val="9FB43F7E"/>
    <w:lvl w:ilvl="0">
      <w:start w:val="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9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2" w15:restartNumberingAfterBreak="0">
    <w:nsid w:val="3E5F7ACA"/>
    <w:multiLevelType w:val="hybridMultilevel"/>
    <w:tmpl w:val="D272E04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D403F3"/>
    <w:multiLevelType w:val="hybridMultilevel"/>
    <w:tmpl w:val="ABBCBB0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547973"/>
    <w:multiLevelType w:val="multilevel"/>
    <w:tmpl w:val="DF86D9C4"/>
    <w:lvl w:ilvl="0">
      <w:start w:val="1"/>
      <w:numFmt w:val="upperRoman"/>
      <w:pStyle w:val="Heading1"/>
      <w:suff w:val="space"/>
      <w:lvlText w:val="%1."/>
      <w:lvlJc w:val="center"/>
      <w:pPr>
        <w:ind w:left="0" w:firstLine="0"/>
      </w:pPr>
      <w:rPr>
        <w:rFonts w:hint="default"/>
      </w:rPr>
    </w:lvl>
    <w:lvl w:ilvl="1">
      <w:start w:val="1"/>
      <w:numFmt w:val="decimal"/>
      <w:lvlRestart w:val="0"/>
      <w:pStyle w:val="Heading2"/>
      <w:suff w:val="space"/>
      <w:lvlText w:val="%2."/>
      <w:lvlJc w:val="left"/>
      <w:pPr>
        <w:ind w:left="0" w:firstLine="720"/>
      </w:pPr>
      <w:rPr>
        <w:rFonts w:hint="default"/>
        <w:strike w:val="0"/>
      </w:rPr>
    </w:lvl>
    <w:lvl w:ilvl="2">
      <w:start w:val="1"/>
      <w:numFmt w:val="decimal"/>
      <w:pStyle w:val="Heading3"/>
      <w:suff w:val="space"/>
      <w:lvlText w:val="%2.%3."/>
      <w:lvlJc w:val="left"/>
      <w:pPr>
        <w:ind w:left="0" w:firstLine="720"/>
      </w:pPr>
      <w:rPr>
        <w:rFonts w:hint="default"/>
        <w:strike w:val="0"/>
        <w:szCs w:val="24"/>
      </w:rPr>
    </w:lvl>
    <w:lvl w:ilvl="3">
      <w:start w:val="1"/>
      <w:numFmt w:val="decimal"/>
      <w:pStyle w:val="Heading4"/>
      <w:suff w:val="space"/>
      <w:lvlText w:val="%2.%3.%4."/>
      <w:lvlJc w:val="left"/>
      <w:pPr>
        <w:ind w:left="0" w:firstLine="720"/>
      </w:pPr>
      <w:rPr>
        <w:rFonts w:hint="default"/>
        <w:strike w:val="0"/>
        <w:szCs w:val="24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abstractNum w:abstractNumId="5" w15:restartNumberingAfterBreak="0">
    <w:nsid w:val="71D55440"/>
    <w:multiLevelType w:val="multilevel"/>
    <w:tmpl w:val="1E0C1C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lvlText w:val="%1.%2.%3."/>
      <w:lvlJc w:val="left"/>
      <w:pPr>
        <w:ind w:left="2631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43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9" w:hanging="1440"/>
      </w:pPr>
      <w:rPr>
        <w:rFonts w:hint="default"/>
      </w:rPr>
    </w:lvl>
  </w:abstractNum>
  <w:abstractNum w:abstractNumId="6" w15:restartNumberingAfterBreak="0">
    <w:nsid w:val="72A90EB8"/>
    <w:multiLevelType w:val="hybridMultilevel"/>
    <w:tmpl w:val="16DAF0F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302313">
    <w:abstractNumId w:val="4"/>
  </w:num>
  <w:num w:numId="2" w16cid:durableId="778371857">
    <w:abstractNumId w:val="5"/>
  </w:num>
  <w:num w:numId="3" w16cid:durableId="337079202">
    <w:abstractNumId w:val="1"/>
  </w:num>
  <w:num w:numId="4" w16cid:durableId="1213495999">
    <w:abstractNumId w:val="2"/>
  </w:num>
  <w:num w:numId="5" w16cid:durableId="319815976">
    <w:abstractNumId w:val="6"/>
  </w:num>
  <w:num w:numId="6" w16cid:durableId="522977665">
    <w:abstractNumId w:val="0"/>
  </w:num>
  <w:num w:numId="7" w16cid:durableId="1729495124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Grammatical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5646"/>
    <w:rsid w:val="000008AE"/>
    <w:rsid w:val="00001CFC"/>
    <w:rsid w:val="000027BE"/>
    <w:rsid w:val="0000417D"/>
    <w:rsid w:val="000048A4"/>
    <w:rsid w:val="0001051E"/>
    <w:rsid w:val="00010B16"/>
    <w:rsid w:val="000122AF"/>
    <w:rsid w:val="00012860"/>
    <w:rsid w:val="000138C1"/>
    <w:rsid w:val="00014B0B"/>
    <w:rsid w:val="00016C03"/>
    <w:rsid w:val="000217D5"/>
    <w:rsid w:val="00023FAC"/>
    <w:rsid w:val="00024F83"/>
    <w:rsid w:val="000250C9"/>
    <w:rsid w:val="000259E0"/>
    <w:rsid w:val="00025FB4"/>
    <w:rsid w:val="00027C4B"/>
    <w:rsid w:val="00027CC0"/>
    <w:rsid w:val="00030E19"/>
    <w:rsid w:val="00031897"/>
    <w:rsid w:val="000324BA"/>
    <w:rsid w:val="000340B7"/>
    <w:rsid w:val="000347E3"/>
    <w:rsid w:val="00035B57"/>
    <w:rsid w:val="00035B97"/>
    <w:rsid w:val="00036137"/>
    <w:rsid w:val="0003687A"/>
    <w:rsid w:val="00037635"/>
    <w:rsid w:val="00041F04"/>
    <w:rsid w:val="00043ECB"/>
    <w:rsid w:val="0004466B"/>
    <w:rsid w:val="00046F82"/>
    <w:rsid w:val="00051261"/>
    <w:rsid w:val="00051797"/>
    <w:rsid w:val="0005217E"/>
    <w:rsid w:val="00054BD6"/>
    <w:rsid w:val="00055487"/>
    <w:rsid w:val="00061B65"/>
    <w:rsid w:val="0006212E"/>
    <w:rsid w:val="0006447F"/>
    <w:rsid w:val="000657CB"/>
    <w:rsid w:val="00067C7F"/>
    <w:rsid w:val="00070895"/>
    <w:rsid w:val="00074B16"/>
    <w:rsid w:val="000775A6"/>
    <w:rsid w:val="00077610"/>
    <w:rsid w:val="00077B24"/>
    <w:rsid w:val="0008020C"/>
    <w:rsid w:val="000807D6"/>
    <w:rsid w:val="0008187E"/>
    <w:rsid w:val="000839E7"/>
    <w:rsid w:val="00083BFF"/>
    <w:rsid w:val="00083F2D"/>
    <w:rsid w:val="000858B4"/>
    <w:rsid w:val="00086EEC"/>
    <w:rsid w:val="00090E7D"/>
    <w:rsid w:val="0009328C"/>
    <w:rsid w:val="00094F01"/>
    <w:rsid w:val="0009531A"/>
    <w:rsid w:val="00096066"/>
    <w:rsid w:val="000969F9"/>
    <w:rsid w:val="00096BA0"/>
    <w:rsid w:val="00097F6F"/>
    <w:rsid w:val="000A39F0"/>
    <w:rsid w:val="000A3D65"/>
    <w:rsid w:val="000A6310"/>
    <w:rsid w:val="000B1621"/>
    <w:rsid w:val="000B1F02"/>
    <w:rsid w:val="000B37FB"/>
    <w:rsid w:val="000B3C44"/>
    <w:rsid w:val="000B4C31"/>
    <w:rsid w:val="000B4DC8"/>
    <w:rsid w:val="000B5DEF"/>
    <w:rsid w:val="000B6151"/>
    <w:rsid w:val="000B6189"/>
    <w:rsid w:val="000B6CA4"/>
    <w:rsid w:val="000B7841"/>
    <w:rsid w:val="000C04F7"/>
    <w:rsid w:val="000C147E"/>
    <w:rsid w:val="000C1DB1"/>
    <w:rsid w:val="000C2D6E"/>
    <w:rsid w:val="000C5240"/>
    <w:rsid w:val="000C65A3"/>
    <w:rsid w:val="000C699A"/>
    <w:rsid w:val="000D2AC8"/>
    <w:rsid w:val="000D4835"/>
    <w:rsid w:val="000D6858"/>
    <w:rsid w:val="000D6C84"/>
    <w:rsid w:val="000E09A3"/>
    <w:rsid w:val="000E1846"/>
    <w:rsid w:val="000E2681"/>
    <w:rsid w:val="000E35E6"/>
    <w:rsid w:val="000E5CD4"/>
    <w:rsid w:val="000E7649"/>
    <w:rsid w:val="000F03FE"/>
    <w:rsid w:val="000F3912"/>
    <w:rsid w:val="000F4053"/>
    <w:rsid w:val="000F4359"/>
    <w:rsid w:val="000F45AE"/>
    <w:rsid w:val="000F48A7"/>
    <w:rsid w:val="000F49DA"/>
    <w:rsid w:val="000F7E4A"/>
    <w:rsid w:val="00102F38"/>
    <w:rsid w:val="00104BBA"/>
    <w:rsid w:val="00105AA9"/>
    <w:rsid w:val="00105B77"/>
    <w:rsid w:val="001110CE"/>
    <w:rsid w:val="0011328C"/>
    <w:rsid w:val="00113F59"/>
    <w:rsid w:val="0011448F"/>
    <w:rsid w:val="00114AB5"/>
    <w:rsid w:val="00114AB6"/>
    <w:rsid w:val="00115CB6"/>
    <w:rsid w:val="00117946"/>
    <w:rsid w:val="00117AC6"/>
    <w:rsid w:val="0012303C"/>
    <w:rsid w:val="00123F79"/>
    <w:rsid w:val="00124D2F"/>
    <w:rsid w:val="00125201"/>
    <w:rsid w:val="00126ED5"/>
    <w:rsid w:val="001279E0"/>
    <w:rsid w:val="00130BE8"/>
    <w:rsid w:val="00131032"/>
    <w:rsid w:val="0013464A"/>
    <w:rsid w:val="00136C99"/>
    <w:rsid w:val="0013739F"/>
    <w:rsid w:val="00140F0C"/>
    <w:rsid w:val="001420E9"/>
    <w:rsid w:val="00142A4D"/>
    <w:rsid w:val="00147228"/>
    <w:rsid w:val="00147AFE"/>
    <w:rsid w:val="00147B89"/>
    <w:rsid w:val="00150B9B"/>
    <w:rsid w:val="001518BD"/>
    <w:rsid w:val="00153375"/>
    <w:rsid w:val="0015366D"/>
    <w:rsid w:val="00156D01"/>
    <w:rsid w:val="00160241"/>
    <w:rsid w:val="0016340D"/>
    <w:rsid w:val="0016344B"/>
    <w:rsid w:val="001634A0"/>
    <w:rsid w:val="00164941"/>
    <w:rsid w:val="00170539"/>
    <w:rsid w:val="001739F7"/>
    <w:rsid w:val="00174381"/>
    <w:rsid w:val="00174390"/>
    <w:rsid w:val="00174AC9"/>
    <w:rsid w:val="00175622"/>
    <w:rsid w:val="00175973"/>
    <w:rsid w:val="00176682"/>
    <w:rsid w:val="001810EF"/>
    <w:rsid w:val="00184BC9"/>
    <w:rsid w:val="00185681"/>
    <w:rsid w:val="00185FD2"/>
    <w:rsid w:val="00186DB0"/>
    <w:rsid w:val="00186F14"/>
    <w:rsid w:val="001872C3"/>
    <w:rsid w:val="00187ED3"/>
    <w:rsid w:val="00192EB1"/>
    <w:rsid w:val="00194F48"/>
    <w:rsid w:val="00196B85"/>
    <w:rsid w:val="00196ECA"/>
    <w:rsid w:val="001A13B7"/>
    <w:rsid w:val="001A2F86"/>
    <w:rsid w:val="001A5878"/>
    <w:rsid w:val="001A7994"/>
    <w:rsid w:val="001A7E83"/>
    <w:rsid w:val="001B0D82"/>
    <w:rsid w:val="001B13B6"/>
    <w:rsid w:val="001B228B"/>
    <w:rsid w:val="001B32B4"/>
    <w:rsid w:val="001B4E83"/>
    <w:rsid w:val="001B5190"/>
    <w:rsid w:val="001B5A17"/>
    <w:rsid w:val="001B5B57"/>
    <w:rsid w:val="001B6097"/>
    <w:rsid w:val="001C0445"/>
    <w:rsid w:val="001C0A96"/>
    <w:rsid w:val="001C0AF1"/>
    <w:rsid w:val="001C17FB"/>
    <w:rsid w:val="001C373F"/>
    <w:rsid w:val="001C5F57"/>
    <w:rsid w:val="001C7E45"/>
    <w:rsid w:val="001D29F5"/>
    <w:rsid w:val="001D3676"/>
    <w:rsid w:val="001D3D19"/>
    <w:rsid w:val="001D4A7D"/>
    <w:rsid w:val="001D5F50"/>
    <w:rsid w:val="001D6933"/>
    <w:rsid w:val="001E38D7"/>
    <w:rsid w:val="001E467B"/>
    <w:rsid w:val="001E66AD"/>
    <w:rsid w:val="001E6B92"/>
    <w:rsid w:val="001E75C0"/>
    <w:rsid w:val="001E7FB9"/>
    <w:rsid w:val="001F188D"/>
    <w:rsid w:val="001F261B"/>
    <w:rsid w:val="001F292A"/>
    <w:rsid w:val="001F2DFC"/>
    <w:rsid w:val="001F4FF7"/>
    <w:rsid w:val="001F63C9"/>
    <w:rsid w:val="001F651E"/>
    <w:rsid w:val="001F68FF"/>
    <w:rsid w:val="001F6A73"/>
    <w:rsid w:val="0020015C"/>
    <w:rsid w:val="00201239"/>
    <w:rsid w:val="00207458"/>
    <w:rsid w:val="00207D10"/>
    <w:rsid w:val="002102C9"/>
    <w:rsid w:val="002107F6"/>
    <w:rsid w:val="00210DC1"/>
    <w:rsid w:val="00211B12"/>
    <w:rsid w:val="00212A4F"/>
    <w:rsid w:val="0021344F"/>
    <w:rsid w:val="00214B0E"/>
    <w:rsid w:val="0021588B"/>
    <w:rsid w:val="00216897"/>
    <w:rsid w:val="0021768E"/>
    <w:rsid w:val="002177F9"/>
    <w:rsid w:val="00223FD3"/>
    <w:rsid w:val="002250D8"/>
    <w:rsid w:val="00225222"/>
    <w:rsid w:val="00225833"/>
    <w:rsid w:val="00225990"/>
    <w:rsid w:val="00225D61"/>
    <w:rsid w:val="00226BDA"/>
    <w:rsid w:val="00226CEF"/>
    <w:rsid w:val="00230DCE"/>
    <w:rsid w:val="0023112F"/>
    <w:rsid w:val="00232F39"/>
    <w:rsid w:val="0023350A"/>
    <w:rsid w:val="00233A7A"/>
    <w:rsid w:val="002352DA"/>
    <w:rsid w:val="00236A46"/>
    <w:rsid w:val="002402FC"/>
    <w:rsid w:val="00241196"/>
    <w:rsid w:val="002427E7"/>
    <w:rsid w:val="002435B7"/>
    <w:rsid w:val="002528FF"/>
    <w:rsid w:val="00253BF1"/>
    <w:rsid w:val="002605BC"/>
    <w:rsid w:val="00263380"/>
    <w:rsid w:val="00264C69"/>
    <w:rsid w:val="00266430"/>
    <w:rsid w:val="0026788D"/>
    <w:rsid w:val="002679AA"/>
    <w:rsid w:val="00267F77"/>
    <w:rsid w:val="00271216"/>
    <w:rsid w:val="00271462"/>
    <w:rsid w:val="00271480"/>
    <w:rsid w:val="00281DDB"/>
    <w:rsid w:val="002846BD"/>
    <w:rsid w:val="00285507"/>
    <w:rsid w:val="00291B54"/>
    <w:rsid w:val="00292B77"/>
    <w:rsid w:val="00293A62"/>
    <w:rsid w:val="00293F3E"/>
    <w:rsid w:val="00296BD8"/>
    <w:rsid w:val="002A14BC"/>
    <w:rsid w:val="002A2E15"/>
    <w:rsid w:val="002A35A6"/>
    <w:rsid w:val="002A48D8"/>
    <w:rsid w:val="002A4E56"/>
    <w:rsid w:val="002A536F"/>
    <w:rsid w:val="002B22E2"/>
    <w:rsid w:val="002B31BA"/>
    <w:rsid w:val="002B36C5"/>
    <w:rsid w:val="002B4EE7"/>
    <w:rsid w:val="002B5118"/>
    <w:rsid w:val="002B54BB"/>
    <w:rsid w:val="002B5A29"/>
    <w:rsid w:val="002C2666"/>
    <w:rsid w:val="002C27AA"/>
    <w:rsid w:val="002C438B"/>
    <w:rsid w:val="002C4AF5"/>
    <w:rsid w:val="002C5A87"/>
    <w:rsid w:val="002C6522"/>
    <w:rsid w:val="002D1747"/>
    <w:rsid w:val="002D3C78"/>
    <w:rsid w:val="002D449A"/>
    <w:rsid w:val="002D4DA6"/>
    <w:rsid w:val="002D599C"/>
    <w:rsid w:val="002D61D1"/>
    <w:rsid w:val="002E3254"/>
    <w:rsid w:val="002E3694"/>
    <w:rsid w:val="002E36C7"/>
    <w:rsid w:val="002E633B"/>
    <w:rsid w:val="002E7D3E"/>
    <w:rsid w:val="002F00F2"/>
    <w:rsid w:val="002F4319"/>
    <w:rsid w:val="002F4B71"/>
    <w:rsid w:val="002F5719"/>
    <w:rsid w:val="002F6C2B"/>
    <w:rsid w:val="002F7566"/>
    <w:rsid w:val="002F7A0A"/>
    <w:rsid w:val="00300852"/>
    <w:rsid w:val="003009B6"/>
    <w:rsid w:val="00302E29"/>
    <w:rsid w:val="00303520"/>
    <w:rsid w:val="00303ED6"/>
    <w:rsid w:val="0030414A"/>
    <w:rsid w:val="00304F15"/>
    <w:rsid w:val="003071E2"/>
    <w:rsid w:val="0030775C"/>
    <w:rsid w:val="00310675"/>
    <w:rsid w:val="003111BD"/>
    <w:rsid w:val="003114A8"/>
    <w:rsid w:val="003120DC"/>
    <w:rsid w:val="0031221D"/>
    <w:rsid w:val="00315966"/>
    <w:rsid w:val="00316374"/>
    <w:rsid w:val="00317151"/>
    <w:rsid w:val="00317545"/>
    <w:rsid w:val="00320FAF"/>
    <w:rsid w:val="0032337E"/>
    <w:rsid w:val="00324BB8"/>
    <w:rsid w:val="00324BFB"/>
    <w:rsid w:val="00324F09"/>
    <w:rsid w:val="00325121"/>
    <w:rsid w:val="0032684F"/>
    <w:rsid w:val="00327599"/>
    <w:rsid w:val="00327DBE"/>
    <w:rsid w:val="00330486"/>
    <w:rsid w:val="00331426"/>
    <w:rsid w:val="0033190B"/>
    <w:rsid w:val="00333179"/>
    <w:rsid w:val="00333329"/>
    <w:rsid w:val="00333A7C"/>
    <w:rsid w:val="00335293"/>
    <w:rsid w:val="0033702B"/>
    <w:rsid w:val="00337F55"/>
    <w:rsid w:val="003408C4"/>
    <w:rsid w:val="00341F6F"/>
    <w:rsid w:val="003440ED"/>
    <w:rsid w:val="00344759"/>
    <w:rsid w:val="00344DF0"/>
    <w:rsid w:val="003455DB"/>
    <w:rsid w:val="003462A3"/>
    <w:rsid w:val="00346B62"/>
    <w:rsid w:val="003506CF"/>
    <w:rsid w:val="00350E56"/>
    <w:rsid w:val="00352577"/>
    <w:rsid w:val="00352E2E"/>
    <w:rsid w:val="0035454B"/>
    <w:rsid w:val="00355B65"/>
    <w:rsid w:val="00356A9A"/>
    <w:rsid w:val="0036456A"/>
    <w:rsid w:val="00364CBF"/>
    <w:rsid w:val="0036573C"/>
    <w:rsid w:val="00365769"/>
    <w:rsid w:val="00367A8D"/>
    <w:rsid w:val="00370476"/>
    <w:rsid w:val="003730E0"/>
    <w:rsid w:val="003744A9"/>
    <w:rsid w:val="00376AAB"/>
    <w:rsid w:val="0038216A"/>
    <w:rsid w:val="00382497"/>
    <w:rsid w:val="0038253F"/>
    <w:rsid w:val="00382E29"/>
    <w:rsid w:val="00383C8D"/>
    <w:rsid w:val="0038483B"/>
    <w:rsid w:val="00385729"/>
    <w:rsid w:val="003918F1"/>
    <w:rsid w:val="003942C4"/>
    <w:rsid w:val="003950B5"/>
    <w:rsid w:val="00395938"/>
    <w:rsid w:val="003959A1"/>
    <w:rsid w:val="00396B5A"/>
    <w:rsid w:val="0039728F"/>
    <w:rsid w:val="00397871"/>
    <w:rsid w:val="00397B01"/>
    <w:rsid w:val="00397E81"/>
    <w:rsid w:val="003A3294"/>
    <w:rsid w:val="003A3956"/>
    <w:rsid w:val="003A4A10"/>
    <w:rsid w:val="003A5777"/>
    <w:rsid w:val="003A58E8"/>
    <w:rsid w:val="003A5A6F"/>
    <w:rsid w:val="003A7573"/>
    <w:rsid w:val="003B11B2"/>
    <w:rsid w:val="003B1F73"/>
    <w:rsid w:val="003B28BD"/>
    <w:rsid w:val="003B2C7A"/>
    <w:rsid w:val="003B3D9D"/>
    <w:rsid w:val="003B499A"/>
    <w:rsid w:val="003B4DC4"/>
    <w:rsid w:val="003B4ED3"/>
    <w:rsid w:val="003B6B92"/>
    <w:rsid w:val="003B754D"/>
    <w:rsid w:val="003C1E96"/>
    <w:rsid w:val="003C3385"/>
    <w:rsid w:val="003C3961"/>
    <w:rsid w:val="003C45CC"/>
    <w:rsid w:val="003C475F"/>
    <w:rsid w:val="003C4BD9"/>
    <w:rsid w:val="003C77FE"/>
    <w:rsid w:val="003D09D4"/>
    <w:rsid w:val="003D180E"/>
    <w:rsid w:val="003D1E8C"/>
    <w:rsid w:val="003D3F40"/>
    <w:rsid w:val="003D4A8D"/>
    <w:rsid w:val="003D54B8"/>
    <w:rsid w:val="003D6B6B"/>
    <w:rsid w:val="003D710E"/>
    <w:rsid w:val="003E0BAA"/>
    <w:rsid w:val="003E1C6E"/>
    <w:rsid w:val="003E59C5"/>
    <w:rsid w:val="003E6C56"/>
    <w:rsid w:val="003E6D09"/>
    <w:rsid w:val="003F1AD8"/>
    <w:rsid w:val="003F2FD8"/>
    <w:rsid w:val="003F338E"/>
    <w:rsid w:val="003F7104"/>
    <w:rsid w:val="00401E6F"/>
    <w:rsid w:val="00402FFF"/>
    <w:rsid w:val="004035A8"/>
    <w:rsid w:val="00403720"/>
    <w:rsid w:val="004038FF"/>
    <w:rsid w:val="00403B19"/>
    <w:rsid w:val="00404348"/>
    <w:rsid w:val="00407113"/>
    <w:rsid w:val="004073C1"/>
    <w:rsid w:val="004106CD"/>
    <w:rsid w:val="00410FDF"/>
    <w:rsid w:val="004118A1"/>
    <w:rsid w:val="00414ADE"/>
    <w:rsid w:val="004150EE"/>
    <w:rsid w:val="00415A23"/>
    <w:rsid w:val="004161DD"/>
    <w:rsid w:val="00416A4A"/>
    <w:rsid w:val="00416C2D"/>
    <w:rsid w:val="00417295"/>
    <w:rsid w:val="004176FF"/>
    <w:rsid w:val="0041794B"/>
    <w:rsid w:val="00417FB4"/>
    <w:rsid w:val="0042027B"/>
    <w:rsid w:val="00422387"/>
    <w:rsid w:val="00423247"/>
    <w:rsid w:val="00424661"/>
    <w:rsid w:val="004248BE"/>
    <w:rsid w:val="00424D97"/>
    <w:rsid w:val="00425E42"/>
    <w:rsid w:val="0042651E"/>
    <w:rsid w:val="00427529"/>
    <w:rsid w:val="00433CF1"/>
    <w:rsid w:val="00440A78"/>
    <w:rsid w:val="004422A2"/>
    <w:rsid w:val="0044298F"/>
    <w:rsid w:val="004434AB"/>
    <w:rsid w:val="00444255"/>
    <w:rsid w:val="00444FB6"/>
    <w:rsid w:val="004453AF"/>
    <w:rsid w:val="00446775"/>
    <w:rsid w:val="004468C9"/>
    <w:rsid w:val="00450C02"/>
    <w:rsid w:val="00450D66"/>
    <w:rsid w:val="0045181B"/>
    <w:rsid w:val="00451F9E"/>
    <w:rsid w:val="0045371B"/>
    <w:rsid w:val="00454939"/>
    <w:rsid w:val="00455E12"/>
    <w:rsid w:val="00460FBA"/>
    <w:rsid w:val="00463E00"/>
    <w:rsid w:val="00466382"/>
    <w:rsid w:val="0047224E"/>
    <w:rsid w:val="004751F2"/>
    <w:rsid w:val="004752B0"/>
    <w:rsid w:val="00476DFA"/>
    <w:rsid w:val="00480675"/>
    <w:rsid w:val="004807F8"/>
    <w:rsid w:val="00483968"/>
    <w:rsid w:val="004856B3"/>
    <w:rsid w:val="004862EF"/>
    <w:rsid w:val="0048661B"/>
    <w:rsid w:val="00486927"/>
    <w:rsid w:val="004879B3"/>
    <w:rsid w:val="004900C5"/>
    <w:rsid w:val="00492933"/>
    <w:rsid w:val="00493EEB"/>
    <w:rsid w:val="004952DE"/>
    <w:rsid w:val="004954E6"/>
    <w:rsid w:val="00495A86"/>
    <w:rsid w:val="00496405"/>
    <w:rsid w:val="00497112"/>
    <w:rsid w:val="00497623"/>
    <w:rsid w:val="004A1949"/>
    <w:rsid w:val="004A31BB"/>
    <w:rsid w:val="004A3D4E"/>
    <w:rsid w:val="004A4043"/>
    <w:rsid w:val="004A59A6"/>
    <w:rsid w:val="004B04FC"/>
    <w:rsid w:val="004B237D"/>
    <w:rsid w:val="004B2D25"/>
    <w:rsid w:val="004B2E2D"/>
    <w:rsid w:val="004B3FA5"/>
    <w:rsid w:val="004B423C"/>
    <w:rsid w:val="004B4400"/>
    <w:rsid w:val="004B45BB"/>
    <w:rsid w:val="004B5079"/>
    <w:rsid w:val="004B7608"/>
    <w:rsid w:val="004B7DD0"/>
    <w:rsid w:val="004C00F1"/>
    <w:rsid w:val="004C09C8"/>
    <w:rsid w:val="004C1871"/>
    <w:rsid w:val="004C463C"/>
    <w:rsid w:val="004C7ADD"/>
    <w:rsid w:val="004D22CE"/>
    <w:rsid w:val="004D2621"/>
    <w:rsid w:val="004D27EE"/>
    <w:rsid w:val="004D67EC"/>
    <w:rsid w:val="004D773A"/>
    <w:rsid w:val="004E0149"/>
    <w:rsid w:val="004E32CD"/>
    <w:rsid w:val="004E35AD"/>
    <w:rsid w:val="004E3D68"/>
    <w:rsid w:val="004E48A3"/>
    <w:rsid w:val="004E6607"/>
    <w:rsid w:val="004E7DC5"/>
    <w:rsid w:val="004F0778"/>
    <w:rsid w:val="004F0B90"/>
    <w:rsid w:val="004F0CAF"/>
    <w:rsid w:val="004F1A1F"/>
    <w:rsid w:val="004F27FD"/>
    <w:rsid w:val="004F2CE8"/>
    <w:rsid w:val="004F42C0"/>
    <w:rsid w:val="004F4516"/>
    <w:rsid w:val="004F4B57"/>
    <w:rsid w:val="004F511D"/>
    <w:rsid w:val="004F58B9"/>
    <w:rsid w:val="004F7570"/>
    <w:rsid w:val="005017AE"/>
    <w:rsid w:val="00502B9E"/>
    <w:rsid w:val="00503B1D"/>
    <w:rsid w:val="005042CF"/>
    <w:rsid w:val="005047CE"/>
    <w:rsid w:val="00504B9E"/>
    <w:rsid w:val="00505300"/>
    <w:rsid w:val="00506316"/>
    <w:rsid w:val="00506EB4"/>
    <w:rsid w:val="005105DD"/>
    <w:rsid w:val="00513216"/>
    <w:rsid w:val="00514727"/>
    <w:rsid w:val="0051514B"/>
    <w:rsid w:val="00515966"/>
    <w:rsid w:val="00516C46"/>
    <w:rsid w:val="00517639"/>
    <w:rsid w:val="00517F40"/>
    <w:rsid w:val="00517FAA"/>
    <w:rsid w:val="00520B36"/>
    <w:rsid w:val="00522407"/>
    <w:rsid w:val="00523ED6"/>
    <w:rsid w:val="00523EED"/>
    <w:rsid w:val="0052481C"/>
    <w:rsid w:val="005254D7"/>
    <w:rsid w:val="0052569A"/>
    <w:rsid w:val="005278C4"/>
    <w:rsid w:val="00530252"/>
    <w:rsid w:val="00530832"/>
    <w:rsid w:val="00531846"/>
    <w:rsid w:val="00533104"/>
    <w:rsid w:val="00535D2B"/>
    <w:rsid w:val="0054031B"/>
    <w:rsid w:val="00544747"/>
    <w:rsid w:val="005450E2"/>
    <w:rsid w:val="005457CC"/>
    <w:rsid w:val="00546767"/>
    <w:rsid w:val="00550298"/>
    <w:rsid w:val="00552F5D"/>
    <w:rsid w:val="00557B64"/>
    <w:rsid w:val="00561EBA"/>
    <w:rsid w:val="00564309"/>
    <w:rsid w:val="0056604C"/>
    <w:rsid w:val="00566F0F"/>
    <w:rsid w:val="00570FDC"/>
    <w:rsid w:val="00572F7C"/>
    <w:rsid w:val="00574946"/>
    <w:rsid w:val="005759A8"/>
    <w:rsid w:val="00575B4E"/>
    <w:rsid w:val="005765CB"/>
    <w:rsid w:val="00576668"/>
    <w:rsid w:val="0057684B"/>
    <w:rsid w:val="00580281"/>
    <w:rsid w:val="0058055F"/>
    <w:rsid w:val="005806D4"/>
    <w:rsid w:val="005819AA"/>
    <w:rsid w:val="005819CC"/>
    <w:rsid w:val="0058206C"/>
    <w:rsid w:val="005829D4"/>
    <w:rsid w:val="00586C57"/>
    <w:rsid w:val="00590346"/>
    <w:rsid w:val="00590DCD"/>
    <w:rsid w:val="005923AB"/>
    <w:rsid w:val="00593661"/>
    <w:rsid w:val="00593E50"/>
    <w:rsid w:val="005948A3"/>
    <w:rsid w:val="005A0270"/>
    <w:rsid w:val="005A3FA4"/>
    <w:rsid w:val="005A4526"/>
    <w:rsid w:val="005B0613"/>
    <w:rsid w:val="005B1CE2"/>
    <w:rsid w:val="005B1DAA"/>
    <w:rsid w:val="005B1F6E"/>
    <w:rsid w:val="005B36D9"/>
    <w:rsid w:val="005B48B3"/>
    <w:rsid w:val="005B5022"/>
    <w:rsid w:val="005B571A"/>
    <w:rsid w:val="005B57B0"/>
    <w:rsid w:val="005B6DE2"/>
    <w:rsid w:val="005C33AE"/>
    <w:rsid w:val="005C536F"/>
    <w:rsid w:val="005C67EC"/>
    <w:rsid w:val="005C7ECC"/>
    <w:rsid w:val="005D0849"/>
    <w:rsid w:val="005D192F"/>
    <w:rsid w:val="005D1B24"/>
    <w:rsid w:val="005D44CC"/>
    <w:rsid w:val="005D57BC"/>
    <w:rsid w:val="005D67A6"/>
    <w:rsid w:val="005D6DB0"/>
    <w:rsid w:val="005D76AA"/>
    <w:rsid w:val="005E17B5"/>
    <w:rsid w:val="005E2004"/>
    <w:rsid w:val="005E21CF"/>
    <w:rsid w:val="005E2DCC"/>
    <w:rsid w:val="005E36C0"/>
    <w:rsid w:val="005E3CFB"/>
    <w:rsid w:val="005E450F"/>
    <w:rsid w:val="005E6B48"/>
    <w:rsid w:val="005E6D2C"/>
    <w:rsid w:val="005F0A56"/>
    <w:rsid w:val="005F0CB0"/>
    <w:rsid w:val="005F1AFB"/>
    <w:rsid w:val="005F1C10"/>
    <w:rsid w:val="005F3FB2"/>
    <w:rsid w:val="005F4B55"/>
    <w:rsid w:val="005F54A0"/>
    <w:rsid w:val="0060001F"/>
    <w:rsid w:val="00600756"/>
    <w:rsid w:val="00603258"/>
    <w:rsid w:val="00603F51"/>
    <w:rsid w:val="006074F7"/>
    <w:rsid w:val="0061045F"/>
    <w:rsid w:val="00614448"/>
    <w:rsid w:val="006163D4"/>
    <w:rsid w:val="006164B9"/>
    <w:rsid w:val="006167E5"/>
    <w:rsid w:val="006177AD"/>
    <w:rsid w:val="00621074"/>
    <w:rsid w:val="00621AE9"/>
    <w:rsid w:val="00621B10"/>
    <w:rsid w:val="00622FDB"/>
    <w:rsid w:val="006234F3"/>
    <w:rsid w:val="006239BE"/>
    <w:rsid w:val="00623A17"/>
    <w:rsid w:val="00623B00"/>
    <w:rsid w:val="00624EBE"/>
    <w:rsid w:val="00632AE3"/>
    <w:rsid w:val="00632B85"/>
    <w:rsid w:val="00632E56"/>
    <w:rsid w:val="0063320F"/>
    <w:rsid w:val="00634B81"/>
    <w:rsid w:val="00635F1C"/>
    <w:rsid w:val="00640852"/>
    <w:rsid w:val="00640A91"/>
    <w:rsid w:val="00641A78"/>
    <w:rsid w:val="00641B17"/>
    <w:rsid w:val="00644A08"/>
    <w:rsid w:val="00646970"/>
    <w:rsid w:val="00646DE1"/>
    <w:rsid w:val="006472C6"/>
    <w:rsid w:val="006502AA"/>
    <w:rsid w:val="00650985"/>
    <w:rsid w:val="00653067"/>
    <w:rsid w:val="00653D56"/>
    <w:rsid w:val="00653FFB"/>
    <w:rsid w:val="00654637"/>
    <w:rsid w:val="00654E4E"/>
    <w:rsid w:val="00657B87"/>
    <w:rsid w:val="0066066E"/>
    <w:rsid w:val="00660742"/>
    <w:rsid w:val="00662500"/>
    <w:rsid w:val="00664C84"/>
    <w:rsid w:val="00665F1C"/>
    <w:rsid w:val="006663C9"/>
    <w:rsid w:val="00667D51"/>
    <w:rsid w:val="00670DD8"/>
    <w:rsid w:val="00671FB4"/>
    <w:rsid w:val="006747D6"/>
    <w:rsid w:val="00680162"/>
    <w:rsid w:val="00680FC1"/>
    <w:rsid w:val="006823FA"/>
    <w:rsid w:val="00685092"/>
    <w:rsid w:val="006852FD"/>
    <w:rsid w:val="00686127"/>
    <w:rsid w:val="00693078"/>
    <w:rsid w:val="00694356"/>
    <w:rsid w:val="006A227B"/>
    <w:rsid w:val="006A30C3"/>
    <w:rsid w:val="006A5DC0"/>
    <w:rsid w:val="006A7143"/>
    <w:rsid w:val="006B02E5"/>
    <w:rsid w:val="006B0595"/>
    <w:rsid w:val="006B1F57"/>
    <w:rsid w:val="006B3C48"/>
    <w:rsid w:val="006B475E"/>
    <w:rsid w:val="006B64D6"/>
    <w:rsid w:val="006B6956"/>
    <w:rsid w:val="006B725D"/>
    <w:rsid w:val="006B7F59"/>
    <w:rsid w:val="006C103E"/>
    <w:rsid w:val="006C1392"/>
    <w:rsid w:val="006C276F"/>
    <w:rsid w:val="006C3018"/>
    <w:rsid w:val="006C5794"/>
    <w:rsid w:val="006C5DB9"/>
    <w:rsid w:val="006D4101"/>
    <w:rsid w:val="006D48FA"/>
    <w:rsid w:val="006D6392"/>
    <w:rsid w:val="006D7FAB"/>
    <w:rsid w:val="006E0FA8"/>
    <w:rsid w:val="006E1102"/>
    <w:rsid w:val="006E3D8A"/>
    <w:rsid w:val="006E41AA"/>
    <w:rsid w:val="006E480D"/>
    <w:rsid w:val="006E6C1E"/>
    <w:rsid w:val="006E6FCA"/>
    <w:rsid w:val="006E72AC"/>
    <w:rsid w:val="006E7B94"/>
    <w:rsid w:val="006E7D46"/>
    <w:rsid w:val="006F1636"/>
    <w:rsid w:val="006F241D"/>
    <w:rsid w:val="006F2BE6"/>
    <w:rsid w:val="006F2F28"/>
    <w:rsid w:val="006F2F2A"/>
    <w:rsid w:val="006F31F2"/>
    <w:rsid w:val="006F3E3A"/>
    <w:rsid w:val="00701137"/>
    <w:rsid w:val="0070219A"/>
    <w:rsid w:val="00702B3D"/>
    <w:rsid w:val="00703089"/>
    <w:rsid w:val="00703603"/>
    <w:rsid w:val="00704CA6"/>
    <w:rsid w:val="007051BC"/>
    <w:rsid w:val="00705260"/>
    <w:rsid w:val="00705280"/>
    <w:rsid w:val="00706DCE"/>
    <w:rsid w:val="00707AF5"/>
    <w:rsid w:val="00710885"/>
    <w:rsid w:val="00710B5A"/>
    <w:rsid w:val="00712C31"/>
    <w:rsid w:val="00712E34"/>
    <w:rsid w:val="00714E8A"/>
    <w:rsid w:val="00715520"/>
    <w:rsid w:val="007156BD"/>
    <w:rsid w:val="00716F09"/>
    <w:rsid w:val="00720004"/>
    <w:rsid w:val="007233E4"/>
    <w:rsid w:val="00723432"/>
    <w:rsid w:val="0072462B"/>
    <w:rsid w:val="007246C5"/>
    <w:rsid w:val="0072500F"/>
    <w:rsid w:val="00726ABA"/>
    <w:rsid w:val="00726EE2"/>
    <w:rsid w:val="0073051B"/>
    <w:rsid w:val="00730BB9"/>
    <w:rsid w:val="007320E3"/>
    <w:rsid w:val="007329FB"/>
    <w:rsid w:val="007334FF"/>
    <w:rsid w:val="007343FC"/>
    <w:rsid w:val="00734C36"/>
    <w:rsid w:val="00735058"/>
    <w:rsid w:val="00735807"/>
    <w:rsid w:val="0073662A"/>
    <w:rsid w:val="00737416"/>
    <w:rsid w:val="007375B1"/>
    <w:rsid w:val="00740C39"/>
    <w:rsid w:val="00743EE5"/>
    <w:rsid w:val="007464B3"/>
    <w:rsid w:val="0075090D"/>
    <w:rsid w:val="00750FC8"/>
    <w:rsid w:val="00753640"/>
    <w:rsid w:val="00755F7D"/>
    <w:rsid w:val="007561C1"/>
    <w:rsid w:val="0076028B"/>
    <w:rsid w:val="00761EC1"/>
    <w:rsid w:val="007640D6"/>
    <w:rsid w:val="007641B7"/>
    <w:rsid w:val="00765BCD"/>
    <w:rsid w:val="0076610D"/>
    <w:rsid w:val="007670F6"/>
    <w:rsid w:val="00770356"/>
    <w:rsid w:val="00771203"/>
    <w:rsid w:val="0077123A"/>
    <w:rsid w:val="007717E6"/>
    <w:rsid w:val="00772444"/>
    <w:rsid w:val="00777359"/>
    <w:rsid w:val="0077757F"/>
    <w:rsid w:val="007814C1"/>
    <w:rsid w:val="00781A29"/>
    <w:rsid w:val="00783EED"/>
    <w:rsid w:val="007850FC"/>
    <w:rsid w:val="00786009"/>
    <w:rsid w:val="00786178"/>
    <w:rsid w:val="007861C7"/>
    <w:rsid w:val="007868F6"/>
    <w:rsid w:val="00787C9C"/>
    <w:rsid w:val="00790404"/>
    <w:rsid w:val="007907EA"/>
    <w:rsid w:val="00790DAD"/>
    <w:rsid w:val="00791E19"/>
    <w:rsid w:val="00792125"/>
    <w:rsid w:val="00792B4D"/>
    <w:rsid w:val="00794DC3"/>
    <w:rsid w:val="00796B5F"/>
    <w:rsid w:val="00797F4F"/>
    <w:rsid w:val="007A0806"/>
    <w:rsid w:val="007A0DE7"/>
    <w:rsid w:val="007A2B42"/>
    <w:rsid w:val="007A3FAF"/>
    <w:rsid w:val="007A4272"/>
    <w:rsid w:val="007A5AC0"/>
    <w:rsid w:val="007A7233"/>
    <w:rsid w:val="007A741F"/>
    <w:rsid w:val="007A7DF2"/>
    <w:rsid w:val="007A7E0E"/>
    <w:rsid w:val="007B0EE2"/>
    <w:rsid w:val="007B4A2B"/>
    <w:rsid w:val="007B523B"/>
    <w:rsid w:val="007B79BE"/>
    <w:rsid w:val="007B79EB"/>
    <w:rsid w:val="007B7A03"/>
    <w:rsid w:val="007C1575"/>
    <w:rsid w:val="007C15F2"/>
    <w:rsid w:val="007C47AA"/>
    <w:rsid w:val="007C5FC6"/>
    <w:rsid w:val="007C699D"/>
    <w:rsid w:val="007C7A73"/>
    <w:rsid w:val="007D157E"/>
    <w:rsid w:val="007D2480"/>
    <w:rsid w:val="007D2695"/>
    <w:rsid w:val="007D2F18"/>
    <w:rsid w:val="007D5780"/>
    <w:rsid w:val="007D6899"/>
    <w:rsid w:val="007D69B3"/>
    <w:rsid w:val="007E13BE"/>
    <w:rsid w:val="007E13EB"/>
    <w:rsid w:val="007E1D8D"/>
    <w:rsid w:val="007E24D2"/>
    <w:rsid w:val="007E46A7"/>
    <w:rsid w:val="007E5BF4"/>
    <w:rsid w:val="007E6324"/>
    <w:rsid w:val="007E6C4D"/>
    <w:rsid w:val="007F17F7"/>
    <w:rsid w:val="007F2405"/>
    <w:rsid w:val="007F2726"/>
    <w:rsid w:val="007F54A0"/>
    <w:rsid w:val="007F572E"/>
    <w:rsid w:val="007F639D"/>
    <w:rsid w:val="00801693"/>
    <w:rsid w:val="00801D73"/>
    <w:rsid w:val="00802BD5"/>
    <w:rsid w:val="00804E27"/>
    <w:rsid w:val="00806BA1"/>
    <w:rsid w:val="00811178"/>
    <w:rsid w:val="00811AD6"/>
    <w:rsid w:val="008141A0"/>
    <w:rsid w:val="00821AC1"/>
    <w:rsid w:val="00823926"/>
    <w:rsid w:val="0082604B"/>
    <w:rsid w:val="008269DA"/>
    <w:rsid w:val="00831020"/>
    <w:rsid w:val="008336D2"/>
    <w:rsid w:val="00840266"/>
    <w:rsid w:val="0084060A"/>
    <w:rsid w:val="00840A51"/>
    <w:rsid w:val="00840F77"/>
    <w:rsid w:val="00841CE8"/>
    <w:rsid w:val="00842621"/>
    <w:rsid w:val="00843886"/>
    <w:rsid w:val="008452F1"/>
    <w:rsid w:val="00846054"/>
    <w:rsid w:val="008461A0"/>
    <w:rsid w:val="00846A47"/>
    <w:rsid w:val="00846D08"/>
    <w:rsid w:val="00847BA1"/>
    <w:rsid w:val="00856E3E"/>
    <w:rsid w:val="00857835"/>
    <w:rsid w:val="0086196E"/>
    <w:rsid w:val="008678A5"/>
    <w:rsid w:val="00874145"/>
    <w:rsid w:val="0087635C"/>
    <w:rsid w:val="008801DF"/>
    <w:rsid w:val="00880284"/>
    <w:rsid w:val="00880352"/>
    <w:rsid w:val="00883EA5"/>
    <w:rsid w:val="00884D47"/>
    <w:rsid w:val="00884E5A"/>
    <w:rsid w:val="0088759E"/>
    <w:rsid w:val="008875F1"/>
    <w:rsid w:val="008918F0"/>
    <w:rsid w:val="008955F1"/>
    <w:rsid w:val="008956CD"/>
    <w:rsid w:val="00895704"/>
    <w:rsid w:val="0089613A"/>
    <w:rsid w:val="00896D58"/>
    <w:rsid w:val="00896E33"/>
    <w:rsid w:val="00897788"/>
    <w:rsid w:val="00897AF9"/>
    <w:rsid w:val="00897E3E"/>
    <w:rsid w:val="008A016C"/>
    <w:rsid w:val="008A0A3E"/>
    <w:rsid w:val="008A0AA4"/>
    <w:rsid w:val="008A12E0"/>
    <w:rsid w:val="008A294E"/>
    <w:rsid w:val="008A3C76"/>
    <w:rsid w:val="008A4D36"/>
    <w:rsid w:val="008A61CA"/>
    <w:rsid w:val="008A7960"/>
    <w:rsid w:val="008B049E"/>
    <w:rsid w:val="008B054B"/>
    <w:rsid w:val="008B1FDC"/>
    <w:rsid w:val="008B3E94"/>
    <w:rsid w:val="008B43F0"/>
    <w:rsid w:val="008B5C5A"/>
    <w:rsid w:val="008C4223"/>
    <w:rsid w:val="008C46BD"/>
    <w:rsid w:val="008C627B"/>
    <w:rsid w:val="008C6E68"/>
    <w:rsid w:val="008C7BFD"/>
    <w:rsid w:val="008D0426"/>
    <w:rsid w:val="008D071F"/>
    <w:rsid w:val="008D16C7"/>
    <w:rsid w:val="008D1CC1"/>
    <w:rsid w:val="008D3B62"/>
    <w:rsid w:val="008D57FC"/>
    <w:rsid w:val="008D7662"/>
    <w:rsid w:val="008E0718"/>
    <w:rsid w:val="008E0F07"/>
    <w:rsid w:val="008E1A60"/>
    <w:rsid w:val="008E540F"/>
    <w:rsid w:val="008E6229"/>
    <w:rsid w:val="008E6459"/>
    <w:rsid w:val="008E72E2"/>
    <w:rsid w:val="008F2077"/>
    <w:rsid w:val="008F4636"/>
    <w:rsid w:val="008F5327"/>
    <w:rsid w:val="00901C81"/>
    <w:rsid w:val="00903522"/>
    <w:rsid w:val="00904B76"/>
    <w:rsid w:val="00905353"/>
    <w:rsid w:val="00905F61"/>
    <w:rsid w:val="00906260"/>
    <w:rsid w:val="009067A5"/>
    <w:rsid w:val="00910E57"/>
    <w:rsid w:val="0091355A"/>
    <w:rsid w:val="0091740F"/>
    <w:rsid w:val="00920A8B"/>
    <w:rsid w:val="0092455F"/>
    <w:rsid w:val="0092497C"/>
    <w:rsid w:val="0092561D"/>
    <w:rsid w:val="00930446"/>
    <w:rsid w:val="009304DE"/>
    <w:rsid w:val="009307DF"/>
    <w:rsid w:val="00930F9B"/>
    <w:rsid w:val="00933601"/>
    <w:rsid w:val="00933B1A"/>
    <w:rsid w:val="00933B2A"/>
    <w:rsid w:val="00933B9D"/>
    <w:rsid w:val="00934061"/>
    <w:rsid w:val="009342EB"/>
    <w:rsid w:val="00935CDA"/>
    <w:rsid w:val="0093657B"/>
    <w:rsid w:val="0094009E"/>
    <w:rsid w:val="009417D8"/>
    <w:rsid w:val="00941D4D"/>
    <w:rsid w:val="00941EE4"/>
    <w:rsid w:val="0094247A"/>
    <w:rsid w:val="009428FB"/>
    <w:rsid w:val="0094342E"/>
    <w:rsid w:val="00946200"/>
    <w:rsid w:val="00946826"/>
    <w:rsid w:val="009475C2"/>
    <w:rsid w:val="00952236"/>
    <w:rsid w:val="0095578B"/>
    <w:rsid w:val="00961EEB"/>
    <w:rsid w:val="00964808"/>
    <w:rsid w:val="00966E31"/>
    <w:rsid w:val="009670B1"/>
    <w:rsid w:val="0096743E"/>
    <w:rsid w:val="00967485"/>
    <w:rsid w:val="0096755D"/>
    <w:rsid w:val="0097059D"/>
    <w:rsid w:val="0097133D"/>
    <w:rsid w:val="00971F8B"/>
    <w:rsid w:val="00973E19"/>
    <w:rsid w:val="009741E4"/>
    <w:rsid w:val="009747A8"/>
    <w:rsid w:val="00981228"/>
    <w:rsid w:val="009821C3"/>
    <w:rsid w:val="009864B2"/>
    <w:rsid w:val="00987A0B"/>
    <w:rsid w:val="00993936"/>
    <w:rsid w:val="009939FF"/>
    <w:rsid w:val="00993DFD"/>
    <w:rsid w:val="00993FA9"/>
    <w:rsid w:val="00995123"/>
    <w:rsid w:val="009959C9"/>
    <w:rsid w:val="00995BC1"/>
    <w:rsid w:val="00997756"/>
    <w:rsid w:val="00997CD0"/>
    <w:rsid w:val="00997F8D"/>
    <w:rsid w:val="009A30DC"/>
    <w:rsid w:val="009A5798"/>
    <w:rsid w:val="009A6710"/>
    <w:rsid w:val="009A6B91"/>
    <w:rsid w:val="009A7482"/>
    <w:rsid w:val="009A7533"/>
    <w:rsid w:val="009B1366"/>
    <w:rsid w:val="009B44AE"/>
    <w:rsid w:val="009B64C2"/>
    <w:rsid w:val="009C09BF"/>
    <w:rsid w:val="009C206F"/>
    <w:rsid w:val="009C2224"/>
    <w:rsid w:val="009C2F44"/>
    <w:rsid w:val="009C3428"/>
    <w:rsid w:val="009C3E01"/>
    <w:rsid w:val="009D0BD2"/>
    <w:rsid w:val="009D2987"/>
    <w:rsid w:val="009D4758"/>
    <w:rsid w:val="009D4E1E"/>
    <w:rsid w:val="009D6170"/>
    <w:rsid w:val="009D69D6"/>
    <w:rsid w:val="009E025E"/>
    <w:rsid w:val="009E0444"/>
    <w:rsid w:val="009E072D"/>
    <w:rsid w:val="009E0DCC"/>
    <w:rsid w:val="009E37BE"/>
    <w:rsid w:val="009E4EC1"/>
    <w:rsid w:val="009E509E"/>
    <w:rsid w:val="009E52BE"/>
    <w:rsid w:val="009E7AF5"/>
    <w:rsid w:val="009F00BB"/>
    <w:rsid w:val="009F25BD"/>
    <w:rsid w:val="009F431A"/>
    <w:rsid w:val="009F4EB4"/>
    <w:rsid w:val="009F5EBE"/>
    <w:rsid w:val="009F5ECC"/>
    <w:rsid w:val="009F72C9"/>
    <w:rsid w:val="00A013DF"/>
    <w:rsid w:val="00A0265F"/>
    <w:rsid w:val="00A06858"/>
    <w:rsid w:val="00A0685D"/>
    <w:rsid w:val="00A11CF9"/>
    <w:rsid w:val="00A12E14"/>
    <w:rsid w:val="00A1435A"/>
    <w:rsid w:val="00A146BC"/>
    <w:rsid w:val="00A14918"/>
    <w:rsid w:val="00A14E2C"/>
    <w:rsid w:val="00A150B5"/>
    <w:rsid w:val="00A15C1D"/>
    <w:rsid w:val="00A160B7"/>
    <w:rsid w:val="00A171F0"/>
    <w:rsid w:val="00A174DD"/>
    <w:rsid w:val="00A20083"/>
    <w:rsid w:val="00A20933"/>
    <w:rsid w:val="00A2121E"/>
    <w:rsid w:val="00A23642"/>
    <w:rsid w:val="00A26427"/>
    <w:rsid w:val="00A269B4"/>
    <w:rsid w:val="00A26A1B"/>
    <w:rsid w:val="00A272E4"/>
    <w:rsid w:val="00A278FD"/>
    <w:rsid w:val="00A3004E"/>
    <w:rsid w:val="00A311AB"/>
    <w:rsid w:val="00A31A68"/>
    <w:rsid w:val="00A31D8B"/>
    <w:rsid w:val="00A33389"/>
    <w:rsid w:val="00A3393F"/>
    <w:rsid w:val="00A35C71"/>
    <w:rsid w:val="00A369FA"/>
    <w:rsid w:val="00A378C6"/>
    <w:rsid w:val="00A41DDB"/>
    <w:rsid w:val="00A4212C"/>
    <w:rsid w:val="00A4412B"/>
    <w:rsid w:val="00A44F99"/>
    <w:rsid w:val="00A452F3"/>
    <w:rsid w:val="00A45F4F"/>
    <w:rsid w:val="00A465FB"/>
    <w:rsid w:val="00A52BA7"/>
    <w:rsid w:val="00A53524"/>
    <w:rsid w:val="00A558D0"/>
    <w:rsid w:val="00A566B6"/>
    <w:rsid w:val="00A57749"/>
    <w:rsid w:val="00A6024F"/>
    <w:rsid w:val="00A60A24"/>
    <w:rsid w:val="00A6137C"/>
    <w:rsid w:val="00A61D85"/>
    <w:rsid w:val="00A63008"/>
    <w:rsid w:val="00A71C21"/>
    <w:rsid w:val="00A72A40"/>
    <w:rsid w:val="00A72C9A"/>
    <w:rsid w:val="00A73F76"/>
    <w:rsid w:val="00A75570"/>
    <w:rsid w:val="00A76824"/>
    <w:rsid w:val="00A81082"/>
    <w:rsid w:val="00A820DE"/>
    <w:rsid w:val="00A8355C"/>
    <w:rsid w:val="00A8433F"/>
    <w:rsid w:val="00A8443B"/>
    <w:rsid w:val="00A85A6D"/>
    <w:rsid w:val="00A870BA"/>
    <w:rsid w:val="00A87FA8"/>
    <w:rsid w:val="00A9084F"/>
    <w:rsid w:val="00A92454"/>
    <w:rsid w:val="00A93FAF"/>
    <w:rsid w:val="00A942C9"/>
    <w:rsid w:val="00A952FD"/>
    <w:rsid w:val="00A95F51"/>
    <w:rsid w:val="00A9639E"/>
    <w:rsid w:val="00A96597"/>
    <w:rsid w:val="00A96E89"/>
    <w:rsid w:val="00AA13F4"/>
    <w:rsid w:val="00AA30DE"/>
    <w:rsid w:val="00AA43CF"/>
    <w:rsid w:val="00AA6033"/>
    <w:rsid w:val="00AA69AF"/>
    <w:rsid w:val="00AB0907"/>
    <w:rsid w:val="00AB12E6"/>
    <w:rsid w:val="00AB16C8"/>
    <w:rsid w:val="00AB181A"/>
    <w:rsid w:val="00AB2901"/>
    <w:rsid w:val="00AB3206"/>
    <w:rsid w:val="00AB3C2F"/>
    <w:rsid w:val="00AB5C72"/>
    <w:rsid w:val="00AB5DF2"/>
    <w:rsid w:val="00AB6B55"/>
    <w:rsid w:val="00AC2608"/>
    <w:rsid w:val="00AC2F18"/>
    <w:rsid w:val="00AC30F5"/>
    <w:rsid w:val="00AC6251"/>
    <w:rsid w:val="00AC771C"/>
    <w:rsid w:val="00AC78E3"/>
    <w:rsid w:val="00AC7AB9"/>
    <w:rsid w:val="00AD0705"/>
    <w:rsid w:val="00AD0798"/>
    <w:rsid w:val="00AD1F98"/>
    <w:rsid w:val="00AD2664"/>
    <w:rsid w:val="00AD486E"/>
    <w:rsid w:val="00AD4F46"/>
    <w:rsid w:val="00AD73AE"/>
    <w:rsid w:val="00AD7AC5"/>
    <w:rsid w:val="00AD7D72"/>
    <w:rsid w:val="00AE0209"/>
    <w:rsid w:val="00AE0B60"/>
    <w:rsid w:val="00AE0C5E"/>
    <w:rsid w:val="00AE1C32"/>
    <w:rsid w:val="00AE1F3C"/>
    <w:rsid w:val="00AE4CF6"/>
    <w:rsid w:val="00AE4F53"/>
    <w:rsid w:val="00AE5405"/>
    <w:rsid w:val="00AF0069"/>
    <w:rsid w:val="00AF1559"/>
    <w:rsid w:val="00AF3444"/>
    <w:rsid w:val="00AF5549"/>
    <w:rsid w:val="00AF5748"/>
    <w:rsid w:val="00AF5AF7"/>
    <w:rsid w:val="00AF6190"/>
    <w:rsid w:val="00B00B94"/>
    <w:rsid w:val="00B0154D"/>
    <w:rsid w:val="00B0346E"/>
    <w:rsid w:val="00B03473"/>
    <w:rsid w:val="00B052A5"/>
    <w:rsid w:val="00B06732"/>
    <w:rsid w:val="00B10161"/>
    <w:rsid w:val="00B11019"/>
    <w:rsid w:val="00B11308"/>
    <w:rsid w:val="00B11BD8"/>
    <w:rsid w:val="00B11CDD"/>
    <w:rsid w:val="00B132E9"/>
    <w:rsid w:val="00B140F3"/>
    <w:rsid w:val="00B148D0"/>
    <w:rsid w:val="00B17222"/>
    <w:rsid w:val="00B17B43"/>
    <w:rsid w:val="00B20027"/>
    <w:rsid w:val="00B203A2"/>
    <w:rsid w:val="00B20E2B"/>
    <w:rsid w:val="00B2296B"/>
    <w:rsid w:val="00B22BFD"/>
    <w:rsid w:val="00B24DEF"/>
    <w:rsid w:val="00B2577C"/>
    <w:rsid w:val="00B2606B"/>
    <w:rsid w:val="00B261AB"/>
    <w:rsid w:val="00B261C7"/>
    <w:rsid w:val="00B26B5D"/>
    <w:rsid w:val="00B26FC2"/>
    <w:rsid w:val="00B31C06"/>
    <w:rsid w:val="00B34C0D"/>
    <w:rsid w:val="00B35097"/>
    <w:rsid w:val="00B35237"/>
    <w:rsid w:val="00B35254"/>
    <w:rsid w:val="00B35E9D"/>
    <w:rsid w:val="00B36D72"/>
    <w:rsid w:val="00B36ECE"/>
    <w:rsid w:val="00B431E9"/>
    <w:rsid w:val="00B4449D"/>
    <w:rsid w:val="00B47855"/>
    <w:rsid w:val="00B47A3A"/>
    <w:rsid w:val="00B47F3F"/>
    <w:rsid w:val="00B50512"/>
    <w:rsid w:val="00B52D8D"/>
    <w:rsid w:val="00B5480F"/>
    <w:rsid w:val="00B55AB8"/>
    <w:rsid w:val="00B6125C"/>
    <w:rsid w:val="00B62237"/>
    <w:rsid w:val="00B62469"/>
    <w:rsid w:val="00B62A75"/>
    <w:rsid w:val="00B62D0F"/>
    <w:rsid w:val="00B638C3"/>
    <w:rsid w:val="00B64169"/>
    <w:rsid w:val="00B65129"/>
    <w:rsid w:val="00B668E8"/>
    <w:rsid w:val="00B67D14"/>
    <w:rsid w:val="00B71200"/>
    <w:rsid w:val="00B71226"/>
    <w:rsid w:val="00B7243C"/>
    <w:rsid w:val="00B72786"/>
    <w:rsid w:val="00B736CD"/>
    <w:rsid w:val="00B737FA"/>
    <w:rsid w:val="00B74E6C"/>
    <w:rsid w:val="00B7730B"/>
    <w:rsid w:val="00B77424"/>
    <w:rsid w:val="00B7786F"/>
    <w:rsid w:val="00B8015D"/>
    <w:rsid w:val="00B80987"/>
    <w:rsid w:val="00B82096"/>
    <w:rsid w:val="00B82865"/>
    <w:rsid w:val="00B83C46"/>
    <w:rsid w:val="00B87CC9"/>
    <w:rsid w:val="00B90F1E"/>
    <w:rsid w:val="00B917CA"/>
    <w:rsid w:val="00B93025"/>
    <w:rsid w:val="00B930AF"/>
    <w:rsid w:val="00BA120D"/>
    <w:rsid w:val="00BA1655"/>
    <w:rsid w:val="00BA202B"/>
    <w:rsid w:val="00BA3574"/>
    <w:rsid w:val="00BA4146"/>
    <w:rsid w:val="00BA4C5E"/>
    <w:rsid w:val="00BA52AB"/>
    <w:rsid w:val="00BA53B1"/>
    <w:rsid w:val="00BA55A3"/>
    <w:rsid w:val="00BA57B2"/>
    <w:rsid w:val="00BA5AC0"/>
    <w:rsid w:val="00BB19EC"/>
    <w:rsid w:val="00BB2D1F"/>
    <w:rsid w:val="00BB3653"/>
    <w:rsid w:val="00BB5792"/>
    <w:rsid w:val="00BB59BF"/>
    <w:rsid w:val="00BB5A29"/>
    <w:rsid w:val="00BB7B01"/>
    <w:rsid w:val="00BB7F7A"/>
    <w:rsid w:val="00BC05A2"/>
    <w:rsid w:val="00BC0787"/>
    <w:rsid w:val="00BC136F"/>
    <w:rsid w:val="00BC313E"/>
    <w:rsid w:val="00BC3519"/>
    <w:rsid w:val="00BC43E1"/>
    <w:rsid w:val="00BC7306"/>
    <w:rsid w:val="00BD0909"/>
    <w:rsid w:val="00BD28BA"/>
    <w:rsid w:val="00BD4690"/>
    <w:rsid w:val="00BD4935"/>
    <w:rsid w:val="00BD5298"/>
    <w:rsid w:val="00BD7F24"/>
    <w:rsid w:val="00BE12CB"/>
    <w:rsid w:val="00BE1AD6"/>
    <w:rsid w:val="00BE1C8F"/>
    <w:rsid w:val="00BE2B88"/>
    <w:rsid w:val="00BE32B4"/>
    <w:rsid w:val="00BE39D5"/>
    <w:rsid w:val="00BF2B5B"/>
    <w:rsid w:val="00BF2E22"/>
    <w:rsid w:val="00BF3246"/>
    <w:rsid w:val="00BF454F"/>
    <w:rsid w:val="00BF64A0"/>
    <w:rsid w:val="00BF7237"/>
    <w:rsid w:val="00BF76C0"/>
    <w:rsid w:val="00C00EF7"/>
    <w:rsid w:val="00C01159"/>
    <w:rsid w:val="00C03ED3"/>
    <w:rsid w:val="00C0417E"/>
    <w:rsid w:val="00C04363"/>
    <w:rsid w:val="00C048D8"/>
    <w:rsid w:val="00C05479"/>
    <w:rsid w:val="00C06C20"/>
    <w:rsid w:val="00C0740E"/>
    <w:rsid w:val="00C0746B"/>
    <w:rsid w:val="00C079B0"/>
    <w:rsid w:val="00C1105E"/>
    <w:rsid w:val="00C11A1E"/>
    <w:rsid w:val="00C11F32"/>
    <w:rsid w:val="00C12781"/>
    <w:rsid w:val="00C136BD"/>
    <w:rsid w:val="00C14B45"/>
    <w:rsid w:val="00C168B9"/>
    <w:rsid w:val="00C170CC"/>
    <w:rsid w:val="00C17116"/>
    <w:rsid w:val="00C213DB"/>
    <w:rsid w:val="00C243B9"/>
    <w:rsid w:val="00C24B23"/>
    <w:rsid w:val="00C24D7D"/>
    <w:rsid w:val="00C25498"/>
    <w:rsid w:val="00C27486"/>
    <w:rsid w:val="00C31DAB"/>
    <w:rsid w:val="00C32AC2"/>
    <w:rsid w:val="00C3369B"/>
    <w:rsid w:val="00C35E3B"/>
    <w:rsid w:val="00C361C8"/>
    <w:rsid w:val="00C37532"/>
    <w:rsid w:val="00C4006F"/>
    <w:rsid w:val="00C40A81"/>
    <w:rsid w:val="00C4237F"/>
    <w:rsid w:val="00C431C7"/>
    <w:rsid w:val="00C44463"/>
    <w:rsid w:val="00C460D9"/>
    <w:rsid w:val="00C47A13"/>
    <w:rsid w:val="00C51926"/>
    <w:rsid w:val="00C55E24"/>
    <w:rsid w:val="00C566F6"/>
    <w:rsid w:val="00C600EB"/>
    <w:rsid w:val="00C61CFC"/>
    <w:rsid w:val="00C62218"/>
    <w:rsid w:val="00C62CA5"/>
    <w:rsid w:val="00C63D50"/>
    <w:rsid w:val="00C63F25"/>
    <w:rsid w:val="00C64AC4"/>
    <w:rsid w:val="00C64B9C"/>
    <w:rsid w:val="00C671E4"/>
    <w:rsid w:val="00C67A92"/>
    <w:rsid w:val="00C71922"/>
    <w:rsid w:val="00C72848"/>
    <w:rsid w:val="00C72CE7"/>
    <w:rsid w:val="00C73B8D"/>
    <w:rsid w:val="00C7532D"/>
    <w:rsid w:val="00C771C4"/>
    <w:rsid w:val="00C81E0A"/>
    <w:rsid w:val="00C82C91"/>
    <w:rsid w:val="00C83910"/>
    <w:rsid w:val="00C8417D"/>
    <w:rsid w:val="00C84708"/>
    <w:rsid w:val="00C84F92"/>
    <w:rsid w:val="00C86045"/>
    <w:rsid w:val="00C871EF"/>
    <w:rsid w:val="00C90CA1"/>
    <w:rsid w:val="00C93D2D"/>
    <w:rsid w:val="00C955AF"/>
    <w:rsid w:val="00C96E36"/>
    <w:rsid w:val="00C9799D"/>
    <w:rsid w:val="00C97B8B"/>
    <w:rsid w:val="00CA36FB"/>
    <w:rsid w:val="00CA372E"/>
    <w:rsid w:val="00CA479C"/>
    <w:rsid w:val="00CA4A46"/>
    <w:rsid w:val="00CA4BFE"/>
    <w:rsid w:val="00CA5563"/>
    <w:rsid w:val="00CA69BC"/>
    <w:rsid w:val="00CB0761"/>
    <w:rsid w:val="00CB1699"/>
    <w:rsid w:val="00CB24D9"/>
    <w:rsid w:val="00CB3574"/>
    <w:rsid w:val="00CB5E1F"/>
    <w:rsid w:val="00CC20E6"/>
    <w:rsid w:val="00CC4D36"/>
    <w:rsid w:val="00CD01D6"/>
    <w:rsid w:val="00CD0D8F"/>
    <w:rsid w:val="00CD1DAF"/>
    <w:rsid w:val="00CD1ED3"/>
    <w:rsid w:val="00CD2F0C"/>
    <w:rsid w:val="00CD30AB"/>
    <w:rsid w:val="00CD3ED7"/>
    <w:rsid w:val="00CD49EE"/>
    <w:rsid w:val="00CD7495"/>
    <w:rsid w:val="00CD765D"/>
    <w:rsid w:val="00CE1D22"/>
    <w:rsid w:val="00CE63F2"/>
    <w:rsid w:val="00CE6C8A"/>
    <w:rsid w:val="00CF242D"/>
    <w:rsid w:val="00CF3D0B"/>
    <w:rsid w:val="00CF51CC"/>
    <w:rsid w:val="00CF5CD9"/>
    <w:rsid w:val="00CF79B1"/>
    <w:rsid w:val="00D007E9"/>
    <w:rsid w:val="00D015DB"/>
    <w:rsid w:val="00D04343"/>
    <w:rsid w:val="00D10684"/>
    <w:rsid w:val="00D112C9"/>
    <w:rsid w:val="00D1259A"/>
    <w:rsid w:val="00D1295D"/>
    <w:rsid w:val="00D1356F"/>
    <w:rsid w:val="00D15902"/>
    <w:rsid w:val="00D16E77"/>
    <w:rsid w:val="00D17297"/>
    <w:rsid w:val="00D17C4D"/>
    <w:rsid w:val="00D227A1"/>
    <w:rsid w:val="00D24BA5"/>
    <w:rsid w:val="00D24BCB"/>
    <w:rsid w:val="00D25646"/>
    <w:rsid w:val="00D27B9D"/>
    <w:rsid w:val="00D3039A"/>
    <w:rsid w:val="00D303D0"/>
    <w:rsid w:val="00D32CB6"/>
    <w:rsid w:val="00D34F87"/>
    <w:rsid w:val="00D35062"/>
    <w:rsid w:val="00D3680E"/>
    <w:rsid w:val="00D37385"/>
    <w:rsid w:val="00D375E4"/>
    <w:rsid w:val="00D3799D"/>
    <w:rsid w:val="00D4051F"/>
    <w:rsid w:val="00D40C0E"/>
    <w:rsid w:val="00D44315"/>
    <w:rsid w:val="00D44605"/>
    <w:rsid w:val="00D44FB9"/>
    <w:rsid w:val="00D47679"/>
    <w:rsid w:val="00D5017A"/>
    <w:rsid w:val="00D50C4F"/>
    <w:rsid w:val="00D513C7"/>
    <w:rsid w:val="00D51E74"/>
    <w:rsid w:val="00D53275"/>
    <w:rsid w:val="00D541B4"/>
    <w:rsid w:val="00D54444"/>
    <w:rsid w:val="00D5627C"/>
    <w:rsid w:val="00D61246"/>
    <w:rsid w:val="00D61B5F"/>
    <w:rsid w:val="00D63477"/>
    <w:rsid w:val="00D64721"/>
    <w:rsid w:val="00D64985"/>
    <w:rsid w:val="00D6592A"/>
    <w:rsid w:val="00D670F2"/>
    <w:rsid w:val="00D70EFD"/>
    <w:rsid w:val="00D72421"/>
    <w:rsid w:val="00D73056"/>
    <w:rsid w:val="00D73E91"/>
    <w:rsid w:val="00D76B0A"/>
    <w:rsid w:val="00D80382"/>
    <w:rsid w:val="00D8479E"/>
    <w:rsid w:val="00D9180A"/>
    <w:rsid w:val="00D91BAE"/>
    <w:rsid w:val="00D9242E"/>
    <w:rsid w:val="00D92B5F"/>
    <w:rsid w:val="00D93490"/>
    <w:rsid w:val="00D935BA"/>
    <w:rsid w:val="00D93F9E"/>
    <w:rsid w:val="00DA071F"/>
    <w:rsid w:val="00DA1270"/>
    <w:rsid w:val="00DA1B21"/>
    <w:rsid w:val="00DA37A1"/>
    <w:rsid w:val="00DA4D9A"/>
    <w:rsid w:val="00DA7159"/>
    <w:rsid w:val="00DB0FEC"/>
    <w:rsid w:val="00DB19A4"/>
    <w:rsid w:val="00DB252A"/>
    <w:rsid w:val="00DB38C8"/>
    <w:rsid w:val="00DB5550"/>
    <w:rsid w:val="00DB62F5"/>
    <w:rsid w:val="00DB7A91"/>
    <w:rsid w:val="00DB7BB0"/>
    <w:rsid w:val="00DC01C9"/>
    <w:rsid w:val="00DC07A7"/>
    <w:rsid w:val="00DC0CA3"/>
    <w:rsid w:val="00DC14E5"/>
    <w:rsid w:val="00DC222E"/>
    <w:rsid w:val="00DC24BF"/>
    <w:rsid w:val="00DC27C9"/>
    <w:rsid w:val="00DC2CD0"/>
    <w:rsid w:val="00DC507D"/>
    <w:rsid w:val="00DC5BDD"/>
    <w:rsid w:val="00DC5FD7"/>
    <w:rsid w:val="00DC625E"/>
    <w:rsid w:val="00DC6660"/>
    <w:rsid w:val="00DC668D"/>
    <w:rsid w:val="00DD0628"/>
    <w:rsid w:val="00DD5016"/>
    <w:rsid w:val="00DD627D"/>
    <w:rsid w:val="00DD74F1"/>
    <w:rsid w:val="00DE1EF2"/>
    <w:rsid w:val="00DE2BAF"/>
    <w:rsid w:val="00DE302D"/>
    <w:rsid w:val="00DE4691"/>
    <w:rsid w:val="00DE78FC"/>
    <w:rsid w:val="00DF0369"/>
    <w:rsid w:val="00DF0E8B"/>
    <w:rsid w:val="00DF3E8E"/>
    <w:rsid w:val="00DF620B"/>
    <w:rsid w:val="00DF7D15"/>
    <w:rsid w:val="00E001D9"/>
    <w:rsid w:val="00E0110F"/>
    <w:rsid w:val="00E02B85"/>
    <w:rsid w:val="00E02BC4"/>
    <w:rsid w:val="00E05993"/>
    <w:rsid w:val="00E0691E"/>
    <w:rsid w:val="00E07664"/>
    <w:rsid w:val="00E1071A"/>
    <w:rsid w:val="00E11631"/>
    <w:rsid w:val="00E152EB"/>
    <w:rsid w:val="00E154FC"/>
    <w:rsid w:val="00E16500"/>
    <w:rsid w:val="00E17485"/>
    <w:rsid w:val="00E1785A"/>
    <w:rsid w:val="00E2062A"/>
    <w:rsid w:val="00E20EEA"/>
    <w:rsid w:val="00E2191F"/>
    <w:rsid w:val="00E23501"/>
    <w:rsid w:val="00E24A20"/>
    <w:rsid w:val="00E258D4"/>
    <w:rsid w:val="00E25ED2"/>
    <w:rsid w:val="00E273F3"/>
    <w:rsid w:val="00E315CD"/>
    <w:rsid w:val="00E317C1"/>
    <w:rsid w:val="00E3285C"/>
    <w:rsid w:val="00E34A87"/>
    <w:rsid w:val="00E355C7"/>
    <w:rsid w:val="00E36D39"/>
    <w:rsid w:val="00E3714F"/>
    <w:rsid w:val="00E404F3"/>
    <w:rsid w:val="00E41686"/>
    <w:rsid w:val="00E41E69"/>
    <w:rsid w:val="00E43E07"/>
    <w:rsid w:val="00E473E2"/>
    <w:rsid w:val="00E4762D"/>
    <w:rsid w:val="00E47CD4"/>
    <w:rsid w:val="00E50082"/>
    <w:rsid w:val="00E51302"/>
    <w:rsid w:val="00E51828"/>
    <w:rsid w:val="00E51C31"/>
    <w:rsid w:val="00E525DB"/>
    <w:rsid w:val="00E530B9"/>
    <w:rsid w:val="00E536F9"/>
    <w:rsid w:val="00E54BD9"/>
    <w:rsid w:val="00E55188"/>
    <w:rsid w:val="00E604AA"/>
    <w:rsid w:val="00E6150A"/>
    <w:rsid w:val="00E61604"/>
    <w:rsid w:val="00E61FA6"/>
    <w:rsid w:val="00E63621"/>
    <w:rsid w:val="00E63AAD"/>
    <w:rsid w:val="00E64A19"/>
    <w:rsid w:val="00E6646B"/>
    <w:rsid w:val="00E676FD"/>
    <w:rsid w:val="00E72C35"/>
    <w:rsid w:val="00E72DF7"/>
    <w:rsid w:val="00E75F57"/>
    <w:rsid w:val="00E77454"/>
    <w:rsid w:val="00E85897"/>
    <w:rsid w:val="00E86034"/>
    <w:rsid w:val="00E86426"/>
    <w:rsid w:val="00E86D57"/>
    <w:rsid w:val="00E9016C"/>
    <w:rsid w:val="00E907AE"/>
    <w:rsid w:val="00E922AD"/>
    <w:rsid w:val="00E93512"/>
    <w:rsid w:val="00E936C9"/>
    <w:rsid w:val="00E93933"/>
    <w:rsid w:val="00E93C2E"/>
    <w:rsid w:val="00E94B88"/>
    <w:rsid w:val="00E96A03"/>
    <w:rsid w:val="00E96DB7"/>
    <w:rsid w:val="00EA0D85"/>
    <w:rsid w:val="00EA1A2B"/>
    <w:rsid w:val="00EA223A"/>
    <w:rsid w:val="00EA2D48"/>
    <w:rsid w:val="00EA350C"/>
    <w:rsid w:val="00EA3596"/>
    <w:rsid w:val="00EA3A58"/>
    <w:rsid w:val="00EA4E60"/>
    <w:rsid w:val="00EA533A"/>
    <w:rsid w:val="00EA5B03"/>
    <w:rsid w:val="00EB0786"/>
    <w:rsid w:val="00EB330E"/>
    <w:rsid w:val="00EB3A6A"/>
    <w:rsid w:val="00EB49B5"/>
    <w:rsid w:val="00EB5675"/>
    <w:rsid w:val="00EC0461"/>
    <w:rsid w:val="00EC459B"/>
    <w:rsid w:val="00EC56A8"/>
    <w:rsid w:val="00EC5A6E"/>
    <w:rsid w:val="00EC5C56"/>
    <w:rsid w:val="00EC62CB"/>
    <w:rsid w:val="00EC6D40"/>
    <w:rsid w:val="00EC7CFD"/>
    <w:rsid w:val="00ED03E0"/>
    <w:rsid w:val="00ED0722"/>
    <w:rsid w:val="00ED3CFD"/>
    <w:rsid w:val="00ED5CB1"/>
    <w:rsid w:val="00EE0298"/>
    <w:rsid w:val="00EE392A"/>
    <w:rsid w:val="00EE5F27"/>
    <w:rsid w:val="00EE6669"/>
    <w:rsid w:val="00EE775B"/>
    <w:rsid w:val="00EF04BC"/>
    <w:rsid w:val="00EF0E03"/>
    <w:rsid w:val="00EF1434"/>
    <w:rsid w:val="00EF3688"/>
    <w:rsid w:val="00EF3A97"/>
    <w:rsid w:val="00EF60E5"/>
    <w:rsid w:val="00EF6E8D"/>
    <w:rsid w:val="00EF7272"/>
    <w:rsid w:val="00EF7A43"/>
    <w:rsid w:val="00EF7DE0"/>
    <w:rsid w:val="00F00B46"/>
    <w:rsid w:val="00F01965"/>
    <w:rsid w:val="00F01B2E"/>
    <w:rsid w:val="00F0351D"/>
    <w:rsid w:val="00F03EBD"/>
    <w:rsid w:val="00F0521E"/>
    <w:rsid w:val="00F060A1"/>
    <w:rsid w:val="00F064D5"/>
    <w:rsid w:val="00F06870"/>
    <w:rsid w:val="00F07640"/>
    <w:rsid w:val="00F168B6"/>
    <w:rsid w:val="00F172E9"/>
    <w:rsid w:val="00F20494"/>
    <w:rsid w:val="00F208C7"/>
    <w:rsid w:val="00F213DC"/>
    <w:rsid w:val="00F228A9"/>
    <w:rsid w:val="00F23EDC"/>
    <w:rsid w:val="00F251F3"/>
    <w:rsid w:val="00F255FA"/>
    <w:rsid w:val="00F26DD3"/>
    <w:rsid w:val="00F303F4"/>
    <w:rsid w:val="00F370DB"/>
    <w:rsid w:val="00F376B4"/>
    <w:rsid w:val="00F378B7"/>
    <w:rsid w:val="00F378C4"/>
    <w:rsid w:val="00F37A15"/>
    <w:rsid w:val="00F37E94"/>
    <w:rsid w:val="00F40DA9"/>
    <w:rsid w:val="00F41C2F"/>
    <w:rsid w:val="00F42BAB"/>
    <w:rsid w:val="00F42E68"/>
    <w:rsid w:val="00F43C2B"/>
    <w:rsid w:val="00F46DCB"/>
    <w:rsid w:val="00F472CC"/>
    <w:rsid w:val="00F47656"/>
    <w:rsid w:val="00F476D9"/>
    <w:rsid w:val="00F51560"/>
    <w:rsid w:val="00F51C0B"/>
    <w:rsid w:val="00F52FB4"/>
    <w:rsid w:val="00F54980"/>
    <w:rsid w:val="00F555D8"/>
    <w:rsid w:val="00F55731"/>
    <w:rsid w:val="00F56907"/>
    <w:rsid w:val="00F57204"/>
    <w:rsid w:val="00F60FB4"/>
    <w:rsid w:val="00F61E61"/>
    <w:rsid w:val="00F635CE"/>
    <w:rsid w:val="00F649AE"/>
    <w:rsid w:val="00F65044"/>
    <w:rsid w:val="00F65E6A"/>
    <w:rsid w:val="00F70E7A"/>
    <w:rsid w:val="00F70EAB"/>
    <w:rsid w:val="00F71AE3"/>
    <w:rsid w:val="00F725D3"/>
    <w:rsid w:val="00F72EA7"/>
    <w:rsid w:val="00F73828"/>
    <w:rsid w:val="00F752C9"/>
    <w:rsid w:val="00F77E8C"/>
    <w:rsid w:val="00F811F5"/>
    <w:rsid w:val="00F83016"/>
    <w:rsid w:val="00F858BC"/>
    <w:rsid w:val="00F85D14"/>
    <w:rsid w:val="00F87ADC"/>
    <w:rsid w:val="00F87B9E"/>
    <w:rsid w:val="00F91F18"/>
    <w:rsid w:val="00F92581"/>
    <w:rsid w:val="00F92F13"/>
    <w:rsid w:val="00F948FA"/>
    <w:rsid w:val="00F94951"/>
    <w:rsid w:val="00F949A1"/>
    <w:rsid w:val="00F97832"/>
    <w:rsid w:val="00F97B6C"/>
    <w:rsid w:val="00FA11CE"/>
    <w:rsid w:val="00FA1A02"/>
    <w:rsid w:val="00FA3A97"/>
    <w:rsid w:val="00FA43C4"/>
    <w:rsid w:val="00FA46DC"/>
    <w:rsid w:val="00FA5AA0"/>
    <w:rsid w:val="00FA7D31"/>
    <w:rsid w:val="00FB282D"/>
    <w:rsid w:val="00FB362C"/>
    <w:rsid w:val="00FC146C"/>
    <w:rsid w:val="00FC2387"/>
    <w:rsid w:val="00FC26A4"/>
    <w:rsid w:val="00FC6AF5"/>
    <w:rsid w:val="00FD099E"/>
    <w:rsid w:val="00FD0A99"/>
    <w:rsid w:val="00FD15D2"/>
    <w:rsid w:val="00FD2EEE"/>
    <w:rsid w:val="00FD4F4A"/>
    <w:rsid w:val="00FD5FFB"/>
    <w:rsid w:val="00FE0538"/>
    <w:rsid w:val="00FE3DD4"/>
    <w:rsid w:val="00FF225F"/>
    <w:rsid w:val="00FF287B"/>
    <w:rsid w:val="00FF33F2"/>
    <w:rsid w:val="00FF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A2FED0B"/>
  <w15:chartTrackingRefBased/>
  <w15:docId w15:val="{058DA952-7750-43C2-B507-2A8BC155C8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278FD"/>
    <w:rPr>
      <w:rFonts w:ascii="Arial" w:hAnsi="Arial"/>
      <w:sz w:val="24"/>
      <w:lang w:val="lt-LT"/>
    </w:rPr>
  </w:style>
  <w:style w:type="paragraph" w:styleId="Heading1">
    <w:name w:val="heading 1"/>
    <w:basedOn w:val="Normal"/>
    <w:next w:val="Heading2"/>
    <w:qFormat/>
    <w:rsid w:val="00A278FD"/>
    <w:pPr>
      <w:keepNext/>
      <w:numPr>
        <w:numId w:val="1"/>
      </w:numPr>
      <w:spacing w:before="360" w:line="360" w:lineRule="auto"/>
      <w:jc w:val="center"/>
      <w:outlineLvl w:val="0"/>
    </w:pPr>
    <w:rPr>
      <w:rFonts w:ascii="Times New Roman" w:hAnsi="Times New Roman" w:cs="Arial"/>
      <w:bCs/>
      <w:caps/>
      <w:kern w:val="32"/>
      <w:szCs w:val="24"/>
    </w:rPr>
  </w:style>
  <w:style w:type="paragraph" w:styleId="Heading2">
    <w:name w:val="heading 2"/>
    <w:basedOn w:val="Normal"/>
    <w:next w:val="Heading3"/>
    <w:qFormat/>
    <w:rsid w:val="00A278FD"/>
    <w:pPr>
      <w:keepNext/>
      <w:numPr>
        <w:ilvl w:val="1"/>
        <w:numId w:val="1"/>
      </w:numPr>
      <w:spacing w:before="240" w:line="360" w:lineRule="auto"/>
      <w:jc w:val="both"/>
      <w:outlineLvl w:val="1"/>
    </w:pPr>
    <w:rPr>
      <w:rFonts w:ascii="Times New Roman" w:hAnsi="Times New Roman" w:cs="Arial"/>
      <w:b/>
      <w:bCs/>
      <w:iCs/>
      <w:szCs w:val="24"/>
    </w:rPr>
  </w:style>
  <w:style w:type="paragraph" w:styleId="Heading3">
    <w:name w:val="heading 3"/>
    <w:basedOn w:val="Normal"/>
    <w:qFormat/>
    <w:rsid w:val="00A278FD"/>
    <w:pPr>
      <w:numPr>
        <w:ilvl w:val="2"/>
        <w:numId w:val="1"/>
      </w:numPr>
      <w:spacing w:before="240" w:line="360" w:lineRule="auto"/>
      <w:jc w:val="both"/>
      <w:outlineLvl w:val="2"/>
    </w:pPr>
    <w:rPr>
      <w:rFonts w:ascii="Times New Roman" w:hAnsi="Times New Roman" w:cs="Arial"/>
      <w:bCs/>
      <w:szCs w:val="26"/>
    </w:rPr>
  </w:style>
  <w:style w:type="paragraph" w:styleId="Heading4">
    <w:name w:val="heading 4"/>
    <w:aliases w:val="Heading 4 Char Char Char Char"/>
    <w:basedOn w:val="Normal"/>
    <w:qFormat/>
    <w:rsid w:val="00A278FD"/>
    <w:pPr>
      <w:numPr>
        <w:ilvl w:val="3"/>
        <w:numId w:val="1"/>
      </w:numPr>
      <w:spacing w:line="360" w:lineRule="auto"/>
      <w:jc w:val="both"/>
      <w:outlineLvl w:val="3"/>
    </w:pPr>
    <w:rPr>
      <w:rFonts w:ascii="Times New Roman" w:hAnsi="Times New Roman"/>
      <w:bCs/>
      <w:szCs w:val="28"/>
    </w:rPr>
  </w:style>
  <w:style w:type="paragraph" w:styleId="Heading5">
    <w:name w:val="heading 5"/>
    <w:basedOn w:val="Normal"/>
    <w:next w:val="Normal"/>
    <w:qFormat/>
    <w:rsid w:val="00A278FD"/>
    <w:pPr>
      <w:numPr>
        <w:ilvl w:val="4"/>
        <w:numId w:val="1"/>
      </w:numPr>
      <w:spacing w:before="240" w:after="60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A278FD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A278FD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Cs w:val="24"/>
    </w:rPr>
  </w:style>
  <w:style w:type="paragraph" w:styleId="Heading8">
    <w:name w:val="heading 8"/>
    <w:basedOn w:val="Normal"/>
    <w:next w:val="Normal"/>
    <w:qFormat/>
    <w:rsid w:val="00A278FD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Cs w:val="24"/>
    </w:rPr>
  </w:style>
  <w:style w:type="paragraph" w:styleId="Heading9">
    <w:name w:val="heading 9"/>
    <w:basedOn w:val="Normal"/>
    <w:next w:val="Normal"/>
    <w:qFormat/>
    <w:rsid w:val="00A278FD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A278FD"/>
    <w:pPr>
      <w:tabs>
        <w:tab w:val="center" w:pos="4320"/>
        <w:tab w:val="right" w:pos="8640"/>
      </w:tabs>
    </w:pPr>
    <w:rPr>
      <w:lang w:eastAsia="x-none"/>
    </w:rPr>
  </w:style>
  <w:style w:type="paragraph" w:styleId="Footer">
    <w:name w:val="footer"/>
    <w:basedOn w:val="Normal"/>
    <w:link w:val="FooterChar"/>
    <w:uiPriority w:val="99"/>
    <w:rsid w:val="00A278FD"/>
    <w:pPr>
      <w:tabs>
        <w:tab w:val="center" w:pos="4320"/>
        <w:tab w:val="right" w:pos="8640"/>
      </w:tabs>
    </w:pPr>
    <w:rPr>
      <w:lang w:val="x-none"/>
    </w:rPr>
  </w:style>
  <w:style w:type="paragraph" w:styleId="BodyText">
    <w:name w:val="Body Text"/>
    <w:basedOn w:val="Normal"/>
    <w:rsid w:val="00A278FD"/>
    <w:pPr>
      <w:tabs>
        <w:tab w:val="left" w:pos="3700"/>
        <w:tab w:val="left" w:pos="7900"/>
      </w:tabs>
    </w:pPr>
    <w:rPr>
      <w:rFonts w:cs="Arial"/>
      <w:sz w:val="20"/>
    </w:rPr>
  </w:style>
  <w:style w:type="paragraph" w:styleId="BalloonText">
    <w:name w:val="Balloon Text"/>
    <w:basedOn w:val="Normal"/>
    <w:semiHidden/>
    <w:rsid w:val="00A278F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A278FD"/>
    <w:pPr>
      <w:spacing w:before="100" w:beforeAutospacing="1" w:after="100" w:afterAutospacing="1"/>
    </w:pPr>
    <w:rPr>
      <w:rFonts w:ascii="Times New Roman" w:hAnsi="Times New Roman"/>
      <w:szCs w:val="24"/>
      <w:lang w:eastAsia="lt-LT"/>
    </w:rPr>
  </w:style>
  <w:style w:type="character" w:styleId="Hyperlink">
    <w:name w:val="Hyperlink"/>
    <w:rsid w:val="00502B9E"/>
    <w:rPr>
      <w:color w:val="0000FF"/>
      <w:u w:val="single"/>
    </w:rPr>
  </w:style>
  <w:style w:type="character" w:styleId="FollowedHyperlink">
    <w:name w:val="FollowedHyperlink"/>
    <w:rsid w:val="006C103E"/>
    <w:rPr>
      <w:color w:val="800080"/>
      <w:u w:val="single"/>
    </w:rPr>
  </w:style>
  <w:style w:type="table" w:styleId="TableGrid">
    <w:name w:val="Table Grid"/>
    <w:basedOn w:val="TableNormal"/>
    <w:rsid w:val="009670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E604AA"/>
    <w:pPr>
      <w:suppressAutoHyphens/>
      <w:autoSpaceDN w:val="0"/>
      <w:ind w:left="720"/>
      <w:textAlignment w:val="baseline"/>
    </w:pPr>
    <w:rPr>
      <w:rFonts w:ascii="Times New Roman" w:hAnsi="Times New Roman"/>
      <w:szCs w:val="24"/>
    </w:rPr>
  </w:style>
  <w:style w:type="character" w:customStyle="1" w:styleId="Bodytext2">
    <w:name w:val="Body text (2)_"/>
    <w:link w:val="Bodytext20"/>
    <w:rsid w:val="002B22E2"/>
    <w:rPr>
      <w:b/>
      <w:bCs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2B22E2"/>
    <w:pPr>
      <w:widowControl w:val="0"/>
      <w:shd w:val="clear" w:color="auto" w:fill="FFFFFF"/>
      <w:spacing w:before="240" w:line="0" w:lineRule="atLeast"/>
      <w:jc w:val="right"/>
    </w:pPr>
    <w:rPr>
      <w:rFonts w:ascii="Times New Roman" w:hAnsi="Times New Roman"/>
      <w:b/>
      <w:bCs/>
      <w:sz w:val="21"/>
      <w:szCs w:val="21"/>
      <w:lang w:val="x-none" w:eastAsia="x-none"/>
    </w:rPr>
  </w:style>
  <w:style w:type="character" w:customStyle="1" w:styleId="BodytextBold">
    <w:name w:val="Body text + Bold"/>
    <w:rsid w:val="002B22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lt-LT"/>
    </w:rPr>
  </w:style>
  <w:style w:type="character" w:customStyle="1" w:styleId="BodyText1">
    <w:name w:val="Body Text1"/>
    <w:rsid w:val="002B22E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lt-LT"/>
    </w:rPr>
  </w:style>
  <w:style w:type="character" w:customStyle="1" w:styleId="Bodytext3">
    <w:name w:val="Body text (3)_"/>
    <w:link w:val="Bodytext30"/>
    <w:locked/>
    <w:rsid w:val="009A7482"/>
    <w:rPr>
      <w:i/>
      <w:iCs/>
      <w:sz w:val="21"/>
      <w:szCs w:val="21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9A7482"/>
    <w:pPr>
      <w:widowControl w:val="0"/>
      <w:shd w:val="clear" w:color="auto" w:fill="FFFFFF"/>
      <w:spacing w:line="248" w:lineRule="exact"/>
      <w:ind w:hanging="400"/>
    </w:pPr>
    <w:rPr>
      <w:rFonts w:ascii="Times New Roman" w:hAnsi="Times New Roman"/>
      <w:i/>
      <w:iCs/>
      <w:sz w:val="21"/>
      <w:szCs w:val="21"/>
      <w:lang w:val="x-none" w:eastAsia="x-none"/>
    </w:rPr>
  </w:style>
  <w:style w:type="numbering" w:customStyle="1" w:styleId="NoList1">
    <w:name w:val="No List1"/>
    <w:next w:val="NoList"/>
    <w:uiPriority w:val="99"/>
    <w:semiHidden/>
    <w:unhideWhenUsed/>
    <w:rsid w:val="002C4AF5"/>
  </w:style>
  <w:style w:type="character" w:styleId="Emphasis">
    <w:name w:val="Emphasis"/>
    <w:qFormat/>
    <w:rsid w:val="002C4AF5"/>
    <w:rPr>
      <w:i/>
      <w:iCs/>
    </w:rPr>
  </w:style>
  <w:style w:type="character" w:customStyle="1" w:styleId="FooterChar">
    <w:name w:val="Footer Char"/>
    <w:link w:val="Footer"/>
    <w:uiPriority w:val="99"/>
    <w:rsid w:val="00AD1F98"/>
    <w:rPr>
      <w:rFonts w:ascii="Arial" w:hAnsi="Arial"/>
      <w:sz w:val="24"/>
      <w:lang w:eastAsia="en-US"/>
    </w:rPr>
  </w:style>
  <w:style w:type="numbering" w:customStyle="1" w:styleId="NoList2">
    <w:name w:val="No List2"/>
    <w:next w:val="NoList"/>
    <w:semiHidden/>
    <w:rsid w:val="0038253F"/>
  </w:style>
  <w:style w:type="paragraph" w:styleId="BodyTextIndent">
    <w:name w:val="Body Text Indent"/>
    <w:basedOn w:val="Normal"/>
    <w:link w:val="BodyTextIndentChar"/>
    <w:rsid w:val="0038253F"/>
    <w:pPr>
      <w:ind w:left="360" w:firstLine="360"/>
    </w:pPr>
    <w:rPr>
      <w:rFonts w:ascii="Times New Roman" w:hAnsi="Times New Roman"/>
      <w:szCs w:val="24"/>
      <w:lang w:eastAsia="x-none"/>
    </w:rPr>
  </w:style>
  <w:style w:type="character" w:customStyle="1" w:styleId="BodyTextIndentChar">
    <w:name w:val="Body Text Indent Char"/>
    <w:link w:val="BodyTextIndent"/>
    <w:rsid w:val="0038253F"/>
    <w:rPr>
      <w:sz w:val="24"/>
      <w:szCs w:val="24"/>
      <w:lang w:val="lt-LT" w:eastAsia="x-none"/>
    </w:rPr>
  </w:style>
  <w:style w:type="paragraph" w:customStyle="1" w:styleId="FR1">
    <w:name w:val="FR1"/>
    <w:rsid w:val="0038253F"/>
    <w:pPr>
      <w:widowControl w:val="0"/>
      <w:autoSpaceDE w:val="0"/>
      <w:autoSpaceDN w:val="0"/>
      <w:adjustRightInd w:val="0"/>
      <w:ind w:left="3840"/>
    </w:pPr>
    <w:rPr>
      <w:b/>
      <w:bCs/>
      <w:sz w:val="28"/>
      <w:szCs w:val="28"/>
      <w:lang w:val="lt-LT"/>
    </w:rPr>
  </w:style>
  <w:style w:type="paragraph" w:customStyle="1" w:styleId="FR2">
    <w:name w:val="FR2"/>
    <w:rsid w:val="0038253F"/>
    <w:pPr>
      <w:widowControl w:val="0"/>
      <w:autoSpaceDE w:val="0"/>
      <w:autoSpaceDN w:val="0"/>
      <w:adjustRightInd w:val="0"/>
      <w:spacing w:before="180"/>
      <w:ind w:left="320" w:firstLine="920"/>
      <w:jc w:val="both"/>
    </w:pPr>
    <w:rPr>
      <w:sz w:val="16"/>
      <w:szCs w:val="16"/>
      <w:lang w:val="lt-LT"/>
    </w:rPr>
  </w:style>
  <w:style w:type="paragraph" w:styleId="BodyTextIndent2">
    <w:name w:val="Body Text Indent 2"/>
    <w:basedOn w:val="Normal"/>
    <w:link w:val="BodyTextIndent2Char"/>
    <w:rsid w:val="0038253F"/>
    <w:pPr>
      <w:spacing w:before="220" w:line="260" w:lineRule="auto"/>
      <w:ind w:firstLine="1280"/>
      <w:jc w:val="both"/>
    </w:pPr>
    <w:rPr>
      <w:rFonts w:ascii="Times New Roman" w:hAnsi="Times New Roman"/>
      <w:szCs w:val="24"/>
      <w:lang w:eastAsia="x-none"/>
    </w:rPr>
  </w:style>
  <w:style w:type="character" w:customStyle="1" w:styleId="BodyTextIndent2Char">
    <w:name w:val="Body Text Indent 2 Char"/>
    <w:link w:val="BodyTextIndent2"/>
    <w:rsid w:val="0038253F"/>
    <w:rPr>
      <w:sz w:val="24"/>
      <w:szCs w:val="24"/>
      <w:lang w:val="lt-LT"/>
    </w:rPr>
  </w:style>
  <w:style w:type="paragraph" w:customStyle="1" w:styleId="Normaltab4">
    <w:name w:val="Normal tab4"/>
    <w:basedOn w:val="Normal"/>
    <w:rsid w:val="0038253F"/>
    <w:pPr>
      <w:tabs>
        <w:tab w:val="left" w:pos="851"/>
      </w:tabs>
      <w:jc w:val="center"/>
    </w:pPr>
    <w:rPr>
      <w:rFonts w:ascii="HelveticaLT" w:hAnsi="HelveticaLT"/>
      <w:sz w:val="20"/>
    </w:rPr>
  </w:style>
  <w:style w:type="paragraph" w:styleId="Caption">
    <w:name w:val="caption"/>
    <w:basedOn w:val="Normal"/>
    <w:next w:val="Normal"/>
    <w:qFormat/>
    <w:rsid w:val="0038253F"/>
    <w:pPr>
      <w:jc w:val="center"/>
    </w:pPr>
    <w:rPr>
      <w:rFonts w:ascii="Times New Roman" w:hAnsi="Times New Roman"/>
      <w:b/>
    </w:rPr>
  </w:style>
  <w:style w:type="character" w:styleId="Strong">
    <w:name w:val="Strong"/>
    <w:qFormat/>
    <w:rsid w:val="0038253F"/>
    <w:rPr>
      <w:b/>
      <w:bCs/>
    </w:rPr>
  </w:style>
  <w:style w:type="character" w:customStyle="1" w:styleId="DariusJucys">
    <w:name w:val="Darius Jucys"/>
    <w:semiHidden/>
    <w:rsid w:val="0038253F"/>
    <w:rPr>
      <w:rFonts w:ascii="Arial" w:hAnsi="Arial" w:cs="Arial"/>
      <w:color w:val="auto"/>
      <w:sz w:val="20"/>
      <w:szCs w:val="20"/>
    </w:rPr>
  </w:style>
  <w:style w:type="paragraph" w:customStyle="1" w:styleId="Default">
    <w:name w:val="Default"/>
    <w:rsid w:val="0038253F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prastasis1">
    <w:name w:val="Įprastasis1"/>
    <w:basedOn w:val="Default"/>
    <w:next w:val="Default"/>
    <w:uiPriority w:val="99"/>
    <w:rsid w:val="0038253F"/>
    <w:rPr>
      <w:color w:val="auto"/>
    </w:rPr>
  </w:style>
  <w:style w:type="character" w:customStyle="1" w:styleId="HeaderChar">
    <w:name w:val="Header Char"/>
    <w:link w:val="Header"/>
    <w:rsid w:val="0038253F"/>
    <w:rPr>
      <w:rFonts w:ascii="Arial" w:hAnsi="Arial"/>
      <w:sz w:val="24"/>
      <w:lang w:val="lt-LT"/>
    </w:rPr>
  </w:style>
  <w:style w:type="character" w:styleId="CommentReference">
    <w:name w:val="annotation reference"/>
    <w:rsid w:val="00D8479E"/>
    <w:rPr>
      <w:sz w:val="16"/>
      <w:szCs w:val="16"/>
    </w:rPr>
  </w:style>
  <w:style w:type="paragraph" w:styleId="CommentText">
    <w:name w:val="annotation text"/>
    <w:basedOn w:val="Normal"/>
    <w:link w:val="CommentTextChar"/>
    <w:rsid w:val="00D8479E"/>
    <w:rPr>
      <w:sz w:val="20"/>
    </w:rPr>
  </w:style>
  <w:style w:type="character" w:customStyle="1" w:styleId="CommentTextChar">
    <w:name w:val="Comment Text Char"/>
    <w:link w:val="CommentText"/>
    <w:rsid w:val="00D8479E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D8479E"/>
    <w:rPr>
      <w:b/>
      <w:bCs/>
    </w:rPr>
  </w:style>
  <w:style w:type="character" w:customStyle="1" w:styleId="CommentSubjectChar">
    <w:name w:val="Comment Subject Char"/>
    <w:link w:val="CommentSubject"/>
    <w:rsid w:val="00D8479E"/>
    <w:rPr>
      <w:rFonts w:ascii="Arial" w:hAnsi="Arial"/>
      <w:b/>
      <w:bCs/>
      <w:lang w:eastAsia="en-US"/>
    </w:rPr>
  </w:style>
  <w:style w:type="paragraph" w:styleId="Revision">
    <w:name w:val="Revision"/>
    <w:hidden/>
    <w:uiPriority w:val="99"/>
    <w:semiHidden/>
    <w:rsid w:val="00D8479E"/>
    <w:rPr>
      <w:rFonts w:ascii="Arial" w:hAnsi="Arial"/>
      <w:sz w:val="24"/>
      <w:lang w:val="lt-LT"/>
    </w:rPr>
  </w:style>
  <w:style w:type="character" w:customStyle="1" w:styleId="ListParagraphChar">
    <w:name w:val="List Paragraph Char"/>
    <w:link w:val="ListParagraph"/>
    <w:uiPriority w:val="34"/>
    <w:locked/>
    <w:rsid w:val="006167E5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16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3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indaugasB\Application%20Data\Microsoft\Templates\IFMS\Apklausa_N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85110B629F62CE47956208FFFA896629" ma:contentTypeVersion="0" ma:contentTypeDescription="Kurkite naują dokumentą." ma:contentTypeScope="" ma:versionID="fbea17729a4a221f3a6c11c194096660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57c1e6bc384b63d325300cee264cfc91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CD992C3-1718-4CBA-9E29-5AB07FFD075C}"/>
</file>

<file path=customXml/itemProps2.xml><?xml version="1.0" encoding="utf-8"?>
<ds:datastoreItem xmlns:ds="http://schemas.openxmlformats.org/officeDocument/2006/customXml" ds:itemID="{798ECD0D-29A6-4AD5-9DFE-EE468AF732A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BC2E3D7-EA53-4EA0-AC1D-9F4057732F0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BC64F5E-47B2-4BD9-A988-BDE78499A1D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Apklausa_NN</Template>
  <TotalTime>305</TotalTime>
  <Pages>3</Pages>
  <Words>85</Words>
  <Characters>487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LG</Company>
  <LinksUpToDate>false</LinksUpToDate>
  <CharactersWithSpaces>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VaidasV</dc:creator>
  <cp:keywords/>
  <cp:lastModifiedBy>Jūratė Stanulienė</cp:lastModifiedBy>
  <cp:revision>39</cp:revision>
  <cp:lastPrinted>2018-05-04T07:04:00Z</cp:lastPrinted>
  <dcterms:created xsi:type="dcterms:W3CDTF">2020-02-23T16:10:00Z</dcterms:created>
  <dcterms:modified xsi:type="dcterms:W3CDTF">2025-02-06T11:24:00Z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cb905c-755b-4fd4-bd20-0d682d4f1d27_Enabled">
    <vt:lpwstr>True</vt:lpwstr>
  </property>
  <property fmtid="{D5CDD505-2E9C-101B-9397-08002B2CF9AE}" pid="3" name="MSIP_Label_cfcb905c-755b-4fd4-bd20-0d682d4f1d27_SiteId">
    <vt:lpwstr>d91d5b65-9d38-4908-9bd1-ebc28a01cade</vt:lpwstr>
  </property>
  <property fmtid="{D5CDD505-2E9C-101B-9397-08002B2CF9AE}" pid="4" name="MSIP_Label_cfcb905c-755b-4fd4-bd20-0d682d4f1d27_Owner">
    <vt:lpwstr>aiste.kielaite@litrail.lt</vt:lpwstr>
  </property>
  <property fmtid="{D5CDD505-2E9C-101B-9397-08002B2CF9AE}" pid="5" name="MSIP_Label_cfcb905c-755b-4fd4-bd20-0d682d4f1d27_SetDate">
    <vt:lpwstr>2020-02-13T08:56:51.9063504Z</vt:lpwstr>
  </property>
  <property fmtid="{D5CDD505-2E9C-101B-9397-08002B2CF9AE}" pid="6" name="MSIP_Label_cfcb905c-755b-4fd4-bd20-0d682d4f1d27_Name">
    <vt:lpwstr>General</vt:lpwstr>
  </property>
  <property fmtid="{D5CDD505-2E9C-101B-9397-08002B2CF9AE}" pid="7" name="MSIP_Label_cfcb905c-755b-4fd4-bd20-0d682d4f1d27_Application">
    <vt:lpwstr>Microsoft Azure Information Protection</vt:lpwstr>
  </property>
  <property fmtid="{D5CDD505-2E9C-101B-9397-08002B2CF9AE}" pid="8" name="MSIP_Label_cfcb905c-755b-4fd4-bd20-0d682d4f1d27_ActionId">
    <vt:lpwstr>82c55fca-9fbd-4b0a-9188-daef534f1f39</vt:lpwstr>
  </property>
  <property fmtid="{D5CDD505-2E9C-101B-9397-08002B2CF9AE}" pid="9" name="MSIP_Label_cfcb905c-755b-4fd4-bd20-0d682d4f1d27_Extended_MSFT_Method">
    <vt:lpwstr>Automatic</vt:lpwstr>
  </property>
  <property fmtid="{D5CDD505-2E9C-101B-9397-08002B2CF9AE}" pid="10" name="Sensitivity">
    <vt:lpwstr>General</vt:lpwstr>
  </property>
  <property fmtid="{D5CDD505-2E9C-101B-9397-08002B2CF9AE}" pid="11" name="ContentTypeId">
    <vt:lpwstr>0x01010085110B629F62CE47956208FFFA896629</vt:lpwstr>
  </property>
</Properties>
</file>